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25BB1E" w14:textId="7C10870A" w:rsidR="004B1CB6" w:rsidRPr="00B357F9" w:rsidRDefault="004B1CB6" w:rsidP="004B1C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A10E4">
        <w:rPr>
          <w:b/>
          <w:noProof/>
          <w:sz w:val="24"/>
        </w:rPr>
        <w:t>SA WG2 Meeting #14</w:t>
      </w:r>
      <w:r w:rsidR="00656CC5">
        <w:rPr>
          <w:b/>
          <w:noProof/>
          <w:sz w:val="24"/>
        </w:rPr>
        <w:t>5</w:t>
      </w:r>
      <w:r w:rsidRPr="002A10E4">
        <w:rPr>
          <w:b/>
          <w:noProof/>
          <w:sz w:val="24"/>
        </w:rPr>
        <w:t>E</w:t>
      </w:r>
      <w:r w:rsidRPr="00B357F9">
        <w:rPr>
          <w:b/>
          <w:i/>
          <w:noProof/>
          <w:sz w:val="28"/>
        </w:rPr>
        <w:tab/>
      </w:r>
      <w:r>
        <w:rPr>
          <w:rFonts w:cs="Arial"/>
          <w:b/>
          <w:bCs/>
          <w:i/>
          <w:sz w:val="28"/>
          <w:szCs w:val="28"/>
        </w:rPr>
        <w:t>S2-210</w:t>
      </w:r>
      <w:r w:rsidR="00B6185A">
        <w:rPr>
          <w:rFonts w:cs="Arial" w:hint="eastAsia"/>
          <w:b/>
          <w:bCs/>
          <w:i/>
          <w:sz w:val="28"/>
          <w:szCs w:val="28"/>
          <w:lang w:eastAsia="ko-KR"/>
        </w:rPr>
        <w:t>4210</w:t>
      </w:r>
      <w:bookmarkStart w:id="0" w:name="_GoBack"/>
      <w:bookmarkEnd w:id="0"/>
    </w:p>
    <w:p w14:paraId="1E06BCFA" w14:textId="53A2C875" w:rsidR="004F1863" w:rsidRPr="003244C5" w:rsidRDefault="00656CC5" w:rsidP="004F1863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656CC5">
        <w:rPr>
          <w:rFonts w:cs="Arial"/>
          <w:sz w:val="24"/>
        </w:rPr>
        <w:t>17 – 28 May, 2021, Electronic meeting</w:t>
      </w:r>
      <w:r w:rsidR="004F1863" w:rsidRPr="00927C1B">
        <w:rPr>
          <w:rFonts w:eastAsia="Arial Unicode MS" w:cs="Arial"/>
          <w:bCs/>
        </w:rPr>
        <w:tab/>
      </w:r>
    </w:p>
    <w:p w14:paraId="038C7660" w14:textId="15056CA8" w:rsidR="004F1863" w:rsidRDefault="004F1863" w:rsidP="004F1863">
      <w:pPr>
        <w:spacing w:beforeLines="50" w:before="120"/>
        <w:ind w:left="2126" w:hanging="2126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Samsung</w:t>
      </w:r>
    </w:p>
    <w:p w14:paraId="3EA5F327" w14:textId="2C033D2D" w:rsidR="004F1863" w:rsidRPr="00437448" w:rsidRDefault="004F1863" w:rsidP="004F1863">
      <w:pPr>
        <w:ind w:left="2127" w:hanging="2127"/>
        <w:rPr>
          <w:rFonts w:eastAsiaTheme="minorEastAsia"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3A25A0">
        <w:rPr>
          <w:rFonts w:ascii="Arial" w:hAnsi="Arial" w:cs="Arial"/>
          <w:b/>
        </w:rPr>
        <w:t>update of</w:t>
      </w:r>
      <w:r w:rsidR="00A822F8">
        <w:rPr>
          <w:rFonts w:ascii="Arial" w:hAnsi="Arial" w:cs="Arial"/>
          <w:b/>
        </w:rPr>
        <w:t xml:space="preserve"> MBS session configuration</w:t>
      </w:r>
    </w:p>
    <w:p w14:paraId="7F6DF46F" w14:textId="77777777" w:rsidR="004F1863" w:rsidRPr="00927C1B" w:rsidRDefault="004F1863" w:rsidP="004F186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38473B4A" w14:textId="1DE8BB30" w:rsidR="004F1863" w:rsidRPr="00216C6B" w:rsidRDefault="004F1863" w:rsidP="004F1863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8.9</w:t>
      </w:r>
    </w:p>
    <w:p w14:paraId="1FBA4E31" w14:textId="77777777" w:rsidR="004F1863" w:rsidRPr="00927C1B" w:rsidRDefault="004F1863" w:rsidP="004F186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F80F92">
        <w:rPr>
          <w:rFonts w:ascii="Arial" w:hAnsi="Arial" w:cs="Arial"/>
          <w:b/>
        </w:rPr>
        <w:t>5MBS / Rel-17</w:t>
      </w:r>
    </w:p>
    <w:p w14:paraId="49566C24" w14:textId="61D95DBC" w:rsidR="004F1863" w:rsidRPr="00927C1B" w:rsidRDefault="004F1863" w:rsidP="004F1863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</w:rPr>
        <w:t xml:space="preserve">This document </w:t>
      </w:r>
      <w:r w:rsidR="00AD79B7">
        <w:rPr>
          <w:rFonts w:ascii="Arial" w:hAnsi="Arial" w:cs="Arial"/>
          <w:i/>
        </w:rPr>
        <w:t>adds</w:t>
      </w:r>
      <w:r w:rsidR="00A822F8">
        <w:rPr>
          <w:rFonts w:ascii="Arial" w:hAnsi="Arial" w:cs="Arial"/>
          <w:i/>
        </w:rPr>
        <w:t xml:space="preserve"> the MBS session </w:t>
      </w:r>
      <w:r w:rsidR="00AD79B7">
        <w:rPr>
          <w:rFonts w:ascii="Arial" w:hAnsi="Arial" w:cs="Arial"/>
          <w:i/>
        </w:rPr>
        <w:t xml:space="preserve">update </w:t>
      </w:r>
      <w:r w:rsidR="00A822F8">
        <w:rPr>
          <w:rFonts w:ascii="Arial" w:hAnsi="Arial" w:cs="Arial"/>
          <w:i/>
        </w:rPr>
        <w:t>configuration procedure</w:t>
      </w:r>
      <w:r w:rsidR="00AD79B7">
        <w:rPr>
          <w:rFonts w:ascii="Arial" w:hAnsi="Arial" w:cs="Arial"/>
          <w:i/>
        </w:rPr>
        <w:t>, which incorporate broadcast session update</w:t>
      </w:r>
      <w:r w:rsidR="00A822F8">
        <w:rPr>
          <w:rFonts w:ascii="Arial" w:hAnsi="Arial" w:cs="Arial"/>
          <w:i/>
        </w:rPr>
        <w:t xml:space="preserve"> procedure including PCF-related steps.</w:t>
      </w:r>
    </w:p>
    <w:p w14:paraId="137F7FB7" w14:textId="654D153D" w:rsidR="004F1863" w:rsidRPr="00927C1B" w:rsidRDefault="004F1863" w:rsidP="004F1863">
      <w:pPr>
        <w:pStyle w:val="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Introduction</w:t>
      </w:r>
    </w:p>
    <w:p w14:paraId="209B0764" w14:textId="50A5A99D" w:rsidR="004F1863" w:rsidRDefault="004F1863" w:rsidP="004F1863">
      <w:pPr>
        <w:jc w:val="both"/>
        <w:rPr>
          <w:lang w:eastAsia="zh-CN"/>
        </w:rPr>
      </w:pPr>
      <w:r w:rsidRPr="004F1863">
        <w:rPr>
          <w:lang w:eastAsia="zh-CN"/>
        </w:rPr>
        <w:t xml:space="preserve">This document </w:t>
      </w:r>
      <w:r w:rsidR="00AD79B7">
        <w:rPr>
          <w:lang w:eastAsia="zh-CN"/>
        </w:rPr>
        <w:t>provides</w:t>
      </w:r>
      <w:r w:rsidR="00A822F8">
        <w:rPr>
          <w:lang w:eastAsia="zh-CN"/>
        </w:rPr>
        <w:t xml:space="preserve"> </w:t>
      </w:r>
      <w:r w:rsidR="00A822F8" w:rsidRPr="00FF555A">
        <w:rPr>
          <w:lang w:eastAsia="zh-CN"/>
        </w:rPr>
        <w:t xml:space="preserve">the MBS session </w:t>
      </w:r>
      <w:r w:rsidR="00AD79B7" w:rsidRPr="00FF555A">
        <w:rPr>
          <w:lang w:eastAsia="zh-CN"/>
        </w:rPr>
        <w:t xml:space="preserve">update </w:t>
      </w:r>
      <w:r w:rsidR="00A822F8" w:rsidRPr="00FF555A">
        <w:rPr>
          <w:lang w:eastAsia="zh-CN"/>
        </w:rPr>
        <w:t>configuration procedure</w:t>
      </w:r>
      <w:r w:rsidR="00AD79B7" w:rsidRPr="00FF555A">
        <w:rPr>
          <w:lang w:eastAsia="zh-CN"/>
        </w:rPr>
        <w:t xml:space="preserve">, which </w:t>
      </w:r>
      <w:r w:rsidR="00A822F8" w:rsidRPr="00FF555A">
        <w:rPr>
          <w:lang w:eastAsia="zh-CN"/>
        </w:rPr>
        <w:t xml:space="preserve">incorporate broadcast session </w:t>
      </w:r>
      <w:r w:rsidR="00AD79B7" w:rsidRPr="00FF555A">
        <w:rPr>
          <w:lang w:eastAsia="zh-CN"/>
        </w:rPr>
        <w:t>update</w:t>
      </w:r>
      <w:r w:rsidR="00A822F8" w:rsidRPr="00FF555A">
        <w:rPr>
          <w:lang w:eastAsia="zh-CN"/>
        </w:rPr>
        <w:t xml:space="preserve"> procedure including PCF-related steps</w:t>
      </w:r>
      <w:r w:rsidRPr="00A81B6B">
        <w:rPr>
          <w:lang w:eastAsia="zh-CN"/>
        </w:rPr>
        <w:t>.</w:t>
      </w:r>
    </w:p>
    <w:p w14:paraId="7677472A" w14:textId="77777777" w:rsidR="004F1863" w:rsidRPr="00305F9D" w:rsidRDefault="004F1863" w:rsidP="004F1863">
      <w:pPr>
        <w:pStyle w:val="1"/>
        <w:numPr>
          <w:ilvl w:val="0"/>
          <w:numId w:val="4"/>
        </w:numPr>
        <w:pBdr>
          <w:top w:val="single" w:sz="12" w:space="4" w:color="auto"/>
        </w:pBdr>
        <w:overflowPunct w:val="0"/>
        <w:autoSpaceDE w:val="0"/>
        <w:autoSpaceDN w:val="0"/>
        <w:adjustRightInd w:val="0"/>
        <w:textAlignment w:val="baseline"/>
      </w:pPr>
      <w:r>
        <w:t>Proposal</w:t>
      </w:r>
    </w:p>
    <w:p w14:paraId="7A4D77D4" w14:textId="7E68DD8C" w:rsidR="00C559FA" w:rsidRDefault="004F1863" w:rsidP="004F1863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725623">
        <w:rPr>
          <w:lang w:eastAsia="zh-CN"/>
        </w:rPr>
        <w:t>in</w:t>
      </w:r>
      <w:r>
        <w:rPr>
          <w:lang w:eastAsia="zh-CN"/>
        </w:rPr>
        <w:t xml:space="preserve"> TS23.247.</w:t>
      </w:r>
    </w:p>
    <w:p w14:paraId="62F788A5" w14:textId="33FFDFE6" w:rsidR="00C559FA" w:rsidRPr="002E7010" w:rsidRDefault="00C559FA" w:rsidP="00C559FA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>
        <w:t>of 1</w:t>
      </w:r>
      <w:r w:rsidRPr="00C559FA">
        <w:rPr>
          <w:vertAlign w:val="superscript"/>
        </w:rPr>
        <w:t>st</w:t>
      </w:r>
      <w:r>
        <w:t xml:space="preserve"> Change</w:t>
      </w:r>
      <w:r w:rsidR="00AD79B7">
        <w:t xml:space="preserve">( </w:t>
      </w:r>
      <w:r w:rsidR="00AD79B7">
        <w:rPr>
          <w:rFonts w:asciiTheme="minorEastAsia" w:eastAsiaTheme="minorEastAsia" w:hAnsiTheme="minorEastAsia" w:hint="eastAsia"/>
        </w:rPr>
        <w:t>all new text)</w:t>
      </w:r>
      <w:r>
        <w:t xml:space="preserve"> </w:t>
      </w:r>
      <w:r w:rsidRPr="00EF13AD">
        <w:t xml:space="preserve">* * * * </w:t>
      </w:r>
    </w:p>
    <w:p w14:paraId="62956C68" w14:textId="77777777" w:rsidR="00AD79B7" w:rsidRDefault="00AD79B7" w:rsidP="00AD79B7">
      <w:pPr>
        <w:pStyle w:val="4"/>
        <w:rPr>
          <w:lang w:eastAsia="ja-JP"/>
        </w:rPr>
      </w:pPr>
      <w:r>
        <w:t>7.1.1.3</w:t>
      </w:r>
      <w:r>
        <w:tab/>
        <w:t>update of MBS session configuration</w:t>
      </w:r>
    </w:p>
    <w:p w14:paraId="196CBC8F" w14:textId="77777777" w:rsidR="00AD79B7" w:rsidRDefault="00AD79B7" w:rsidP="00AD79B7">
      <w:r>
        <w:t xml:space="preserve">The update of configuration steps for MBS Session are used by the AF to modify the MBS Session towards 5GC </w:t>
      </w:r>
      <w:r>
        <w:rPr>
          <w:rFonts w:eastAsia="Times New Roman"/>
        </w:rPr>
        <w:t xml:space="preserve">e.g. MBS </w:t>
      </w:r>
      <w:proofErr w:type="spellStart"/>
      <w:r>
        <w:rPr>
          <w:rFonts w:eastAsia="Times New Roman"/>
        </w:rPr>
        <w:t>QoS</w:t>
      </w:r>
      <w:proofErr w:type="spellEnd"/>
      <w:r>
        <w:rPr>
          <w:rFonts w:eastAsia="Times New Roman"/>
        </w:rPr>
        <w:t xml:space="preserve">, </w:t>
      </w:r>
      <w:proofErr w:type="spellStart"/>
      <w:r>
        <w:rPr>
          <w:rFonts w:eastAsia="Times New Roman"/>
        </w:rPr>
        <w:t>etc</w:t>
      </w:r>
      <w:proofErr w:type="spellEnd"/>
      <w:r>
        <w:rPr>
          <w:rFonts w:eastAsia="Times New Roman"/>
        </w:rPr>
        <w:t>, which the MBS session modification procedure may follow the update of configuration procedure to modify the reserved resources toward NG-RAN</w:t>
      </w:r>
      <w:r>
        <w:t>.</w:t>
      </w:r>
    </w:p>
    <w:commentRangeStart w:id="1"/>
    <w:p w14:paraId="7B8A6734" w14:textId="77777777" w:rsidR="00AD79B7" w:rsidRDefault="00AD79B7" w:rsidP="00AD79B7">
      <w:r>
        <w:object w:dxaOrig="9510" w:dyaOrig="4650" w14:anchorId="348EBA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7pt;height:232.3pt" o:ole="">
            <v:imagedata r:id="rId10" o:title=""/>
          </v:shape>
          <o:OLEObject Type="Embed" ProgID="Visio.Drawing.15" ShapeID="_x0000_i1025" DrawAspect="Content" ObjectID="_1682187596" r:id="rId11"/>
        </w:object>
      </w:r>
      <w:commentRangeEnd w:id="1"/>
      <w:r>
        <w:rPr>
          <w:rStyle w:val="ab"/>
          <w:rFonts w:eastAsia="SimSun"/>
          <w:color w:val="000000"/>
          <w:lang w:eastAsia="ja-JP"/>
        </w:rPr>
        <w:commentReference w:id="1"/>
      </w:r>
    </w:p>
    <w:p w14:paraId="07A62B02" w14:textId="07E17C0F" w:rsidR="00AD79B7" w:rsidRDefault="00AD79B7" w:rsidP="00AD79B7">
      <w:pPr>
        <w:pStyle w:val="TF"/>
      </w:pPr>
      <w:r>
        <w:t>Figure 7.1.1</w:t>
      </w:r>
      <w:r w:rsidR="004614B8">
        <w:t>.3</w:t>
      </w:r>
      <w:r>
        <w:t>-</w:t>
      </w:r>
      <w:r w:rsidR="004614B8">
        <w:t>1</w:t>
      </w:r>
      <w:r>
        <w:t>: Update of configuration for MBS Session</w:t>
      </w:r>
    </w:p>
    <w:p w14:paraId="0CCC9B9C" w14:textId="77777777" w:rsidR="00AD79B7" w:rsidRDefault="00AD79B7" w:rsidP="00AD79B7">
      <w:pPr>
        <w:pStyle w:val="EditorsNote"/>
      </w:pPr>
      <w:r>
        <w:t>Editor´s note:</w:t>
      </w:r>
      <w:r>
        <w:tab/>
        <w:t>MBSTF could optionally be in the user plane and the call flow should be updated and aligned with the MBS session configuration procedure.</w:t>
      </w:r>
    </w:p>
    <w:p w14:paraId="207A65C6" w14:textId="77777777" w:rsidR="00AD79B7" w:rsidRDefault="00AD79B7" w:rsidP="00AD79B7">
      <w:pPr>
        <w:pStyle w:val="EditorsNote"/>
      </w:pPr>
      <w:r>
        <w:t>Editor's note:</w:t>
      </w:r>
      <w:r>
        <w:tab/>
        <w:t>The services and messages used in this procedure are FFS.</w:t>
      </w:r>
    </w:p>
    <w:p w14:paraId="129F15F4" w14:textId="77777777" w:rsidR="00AD79B7" w:rsidRDefault="00AD79B7" w:rsidP="00AD79B7">
      <w:pPr>
        <w:pStyle w:val="B1"/>
        <w:numPr>
          <w:ilvl w:val="0"/>
          <w:numId w:val="11"/>
        </w:numPr>
      </w:pPr>
      <w:r>
        <w:lastRenderedPageBreak/>
        <w:t>AF of content provider may request update contents for the MBS session (TMGI) to NEF.</w:t>
      </w:r>
    </w:p>
    <w:p w14:paraId="7C19EDE1" w14:textId="77777777" w:rsidR="00AD79B7" w:rsidRDefault="00AD79B7" w:rsidP="00AD79B7">
      <w:pPr>
        <w:pStyle w:val="B1"/>
      </w:pPr>
    </w:p>
    <w:p w14:paraId="09C7D271" w14:textId="77777777" w:rsidR="00AD79B7" w:rsidRDefault="00AD79B7" w:rsidP="00AD79B7">
      <w:pPr>
        <w:ind w:left="568" w:hanging="284"/>
        <w:rPr>
          <w:rFonts w:eastAsia="DengXian"/>
          <w:lang w:eastAsia="zh-CN"/>
        </w:rPr>
      </w:pPr>
      <w:r>
        <w:rPr>
          <w:rFonts w:eastAsia="DengXian"/>
          <w:lang w:eastAsia="zh-CN"/>
        </w:rPr>
        <w:t>If dynamic PCC is deployed, the steps 6,7 and 8 are skipped, otherwise, the steps 2,3, 4 and 5 are skipped.</w:t>
      </w:r>
    </w:p>
    <w:p w14:paraId="51E0FCB6" w14:textId="77777777" w:rsidR="00AD79B7" w:rsidRDefault="00AD79B7" w:rsidP="00AD79B7">
      <w:pPr>
        <w:ind w:left="568" w:hanging="284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The NEF/</w:t>
      </w:r>
      <w:r>
        <w:t xml:space="preserve">MBSF may decide to do application/transport layer treatment (e.g. adding FEC, MBS media transcoding) and change the MBS </w:t>
      </w:r>
      <w:proofErr w:type="spellStart"/>
      <w:r>
        <w:t>QoS</w:t>
      </w:r>
      <w:proofErr w:type="spellEnd"/>
      <w:r>
        <w:t xml:space="preserve"> Requirements from the AF. </w:t>
      </w:r>
      <w:r>
        <w:rPr>
          <w:lang w:eastAsia="zh-CN"/>
        </w:rPr>
        <w:t xml:space="preserve">The NEF/MBSF sends the MB Session Update (MBS Session ID, MBS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Requirements, MBS service area) to the PCF. The NEF/MBSF may need to translate MBS service area as internal </w:t>
      </w:r>
      <w:proofErr w:type="gramStart"/>
      <w:r>
        <w:rPr>
          <w:lang w:eastAsia="zh-CN"/>
        </w:rPr>
        <w:t>format(</w:t>
      </w:r>
      <w:proofErr w:type="gramEnd"/>
      <w:r>
        <w:rPr>
          <w:lang w:eastAsia="zh-CN"/>
        </w:rPr>
        <w:t>e.g. Cell IDs, TAIs) if it is provided in external format.</w:t>
      </w:r>
    </w:p>
    <w:p w14:paraId="3F4BACC8" w14:textId="77777777" w:rsidR="00AD79B7" w:rsidRDefault="00AD79B7" w:rsidP="00AD79B7">
      <w:pPr>
        <w:pStyle w:val="B1"/>
        <w:rPr>
          <w:rFonts w:eastAsia="DengXian"/>
          <w:lang w:eastAsia="zh-CN"/>
        </w:rPr>
      </w:pPr>
      <w:r>
        <w:rPr>
          <w:rFonts w:hint="eastAsia"/>
          <w:lang w:eastAsia="ko-KR"/>
        </w:rPr>
        <w:t>3</w:t>
      </w:r>
      <w:r>
        <w:rPr>
          <w:lang w:eastAsia="ko-KR"/>
        </w:rPr>
        <w:t>/4</w:t>
      </w:r>
      <w:r>
        <w:rPr>
          <w:rFonts w:hint="eastAsia"/>
          <w:lang w:eastAsia="ko-KR"/>
        </w:rPr>
        <w:t>.</w:t>
      </w:r>
      <w:r>
        <w:rPr>
          <w:lang w:eastAsia="ko-KR"/>
        </w:rPr>
        <w:t xml:space="preserve"> </w:t>
      </w:r>
      <w:r>
        <w:rPr>
          <w:rFonts w:eastAsia="DengXian"/>
          <w:lang w:eastAsia="zh-CN"/>
        </w:rPr>
        <w:t xml:space="preserve">The PCF sends the MB Session Policy Association Update Request (MBS Session ID, 5G </w:t>
      </w:r>
      <w:proofErr w:type="spellStart"/>
      <w:r>
        <w:rPr>
          <w:rFonts w:eastAsia="DengXian"/>
          <w:lang w:eastAsia="zh-CN"/>
        </w:rPr>
        <w:t>QoS</w:t>
      </w:r>
      <w:proofErr w:type="spellEnd"/>
      <w:r>
        <w:rPr>
          <w:rFonts w:eastAsia="DengXian"/>
          <w:lang w:eastAsia="zh-CN"/>
        </w:rPr>
        <w:t xml:space="preserve"> Profile, MBS service area) to the MB-SMF.</w:t>
      </w:r>
    </w:p>
    <w:p w14:paraId="55304641" w14:textId="77777777" w:rsidR="00AD79B7" w:rsidRDefault="00AD79B7" w:rsidP="00AD79B7">
      <w:pPr>
        <w:pStyle w:val="B1"/>
        <w:rPr>
          <w:lang w:eastAsia="zh-CN"/>
        </w:rPr>
      </w:pPr>
      <w:r>
        <w:rPr>
          <w:lang w:eastAsia="ko-KR"/>
        </w:rPr>
        <w:t>5a/b</w:t>
      </w:r>
      <w:r>
        <w:rPr>
          <w:rFonts w:hint="eastAsia"/>
          <w:lang w:eastAsia="ko-KR"/>
        </w:rPr>
        <w:t>.</w:t>
      </w:r>
      <w:r>
        <w:rPr>
          <w:lang w:eastAsia="ko-KR"/>
        </w:rPr>
        <w:t xml:space="preserve"> </w:t>
      </w:r>
      <w:r>
        <w:rPr>
          <w:lang w:eastAsia="zh-CN"/>
        </w:rPr>
        <w:t xml:space="preserve">If there is service requirement update, MB-SMF sends the updated 5G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Profile to the MB-UPF.</w:t>
      </w:r>
    </w:p>
    <w:p w14:paraId="3803FE09" w14:textId="77777777" w:rsidR="00AD79B7" w:rsidRPr="002C3103" w:rsidRDefault="00AD79B7" w:rsidP="00AD79B7">
      <w:pPr>
        <w:pStyle w:val="B1"/>
        <w:rPr>
          <w:lang w:eastAsia="ko-KR"/>
        </w:rPr>
      </w:pPr>
    </w:p>
    <w:p w14:paraId="0C35719F" w14:textId="77777777" w:rsidR="00AD79B7" w:rsidRDefault="00AD79B7" w:rsidP="00AD79B7">
      <w:pPr>
        <w:pStyle w:val="B1"/>
        <w:rPr>
          <w:lang w:eastAsia="zh-CN"/>
        </w:rPr>
      </w:pPr>
      <w:r>
        <w:t>6.</w:t>
      </w:r>
      <w:r>
        <w:tab/>
      </w:r>
      <w:r>
        <w:rPr>
          <w:lang w:eastAsia="zh-CN"/>
        </w:rPr>
        <w:t>The NEF/MBSF sends MBS Session Update to the MB-SMF. The NEF/MBSF may to translate MBS service area as internal format (e.g. Cell IDs, TAIs) if it is provided in external format.</w:t>
      </w:r>
    </w:p>
    <w:p w14:paraId="795485C6" w14:textId="77777777" w:rsidR="00AD79B7" w:rsidRDefault="00AD79B7" w:rsidP="00AD79B7">
      <w:pPr>
        <w:pStyle w:val="B1"/>
        <w:rPr>
          <w:lang w:eastAsia="zh-CN"/>
        </w:rPr>
      </w:pPr>
      <w:r>
        <w:rPr>
          <w:lang w:eastAsia="ko-KR"/>
        </w:rPr>
        <w:t>7a/b</w:t>
      </w:r>
      <w:r>
        <w:rPr>
          <w:rFonts w:hint="eastAsia"/>
          <w:lang w:eastAsia="ko-KR"/>
        </w:rPr>
        <w:t>.</w:t>
      </w:r>
      <w:r>
        <w:rPr>
          <w:lang w:eastAsia="ko-KR"/>
        </w:rPr>
        <w:t xml:space="preserve"> </w:t>
      </w:r>
      <w:r>
        <w:rPr>
          <w:lang w:eastAsia="zh-CN"/>
        </w:rPr>
        <w:t xml:space="preserve">If there is service requirement update, MB-SMF sends the updated 5G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Profile to the MB-UPF.</w:t>
      </w:r>
    </w:p>
    <w:p w14:paraId="3A9CF2CB" w14:textId="77777777" w:rsidR="00AD79B7" w:rsidRDefault="00AD79B7" w:rsidP="00AD79B7">
      <w:pPr>
        <w:pStyle w:val="B1"/>
      </w:pPr>
      <w:r>
        <w:t>8.</w:t>
      </w:r>
      <w:r>
        <w:tab/>
        <w:t xml:space="preserve">MB-SMF responses to the NEF/MBSF. </w:t>
      </w:r>
    </w:p>
    <w:p w14:paraId="321B24F2" w14:textId="77777777" w:rsidR="00AD79B7" w:rsidRDefault="00AD79B7" w:rsidP="00AD79B7">
      <w:pPr>
        <w:pStyle w:val="B1"/>
      </w:pPr>
      <w:r>
        <w:t>9.</w:t>
      </w:r>
      <w:r>
        <w:tab/>
        <w:t>The NEF/MBSF responses to the AF.</w:t>
      </w:r>
    </w:p>
    <w:p w14:paraId="57474154" w14:textId="0D349041" w:rsidR="008F0FE2" w:rsidRPr="00AD79B7" w:rsidRDefault="008F0FE2" w:rsidP="008F0FE2">
      <w:pPr>
        <w:pStyle w:val="B1"/>
      </w:pPr>
    </w:p>
    <w:p w14:paraId="73DE27D3" w14:textId="75FD64A6" w:rsidR="00B54916" w:rsidRPr="00715CEF" w:rsidRDefault="00B54916" w:rsidP="00B54916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 w:rsidR="00C9333E">
        <w:t>s</w:t>
      </w:r>
      <w:r w:rsidRPr="00EF13AD">
        <w:t xml:space="preserve"> * * * * </w:t>
      </w:r>
    </w:p>
    <w:p w14:paraId="150C27D3" w14:textId="77777777" w:rsidR="00EA744C" w:rsidRDefault="00EA744C" w:rsidP="00FD1FE3">
      <w:pPr>
        <w:rPr>
          <w:noProof/>
        </w:rPr>
      </w:pPr>
    </w:p>
    <w:p w14:paraId="56C5FB47" w14:textId="77777777" w:rsidR="00A64A82" w:rsidRPr="00665162" w:rsidRDefault="00A64A82" w:rsidP="00FD1FE3">
      <w:pPr>
        <w:rPr>
          <w:noProof/>
        </w:rPr>
      </w:pPr>
    </w:p>
    <w:sectPr w:rsidR="00A64A82" w:rsidRPr="00665162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백영교/5G/6G표준Lab(SR)/Staff Engineer/삼성전자" w:date="2021-05-07T09:46:00Z" w:initials="백E">
    <w:p w14:paraId="56653187" w14:textId="77777777" w:rsidR="00AD79B7" w:rsidRDefault="00AD79B7" w:rsidP="00AD79B7">
      <w:pPr>
        <w:pStyle w:val="ac"/>
        <w:rPr>
          <w:rFonts w:eastAsiaTheme="minorEastAsia"/>
          <w:lang w:eastAsia="ko-KR"/>
        </w:rPr>
      </w:pPr>
      <w:r>
        <w:rPr>
          <w:rStyle w:val="ab"/>
        </w:rPr>
        <w:annotationRef/>
      </w:r>
      <w:r>
        <w:rPr>
          <w:rFonts w:eastAsiaTheme="minorEastAsia"/>
          <w:lang w:eastAsia="ko-KR"/>
        </w:rPr>
        <w:t>B</w:t>
      </w:r>
      <w:r>
        <w:rPr>
          <w:rFonts w:eastAsiaTheme="minorEastAsia" w:hint="eastAsia"/>
          <w:lang w:eastAsia="ko-KR"/>
        </w:rPr>
        <w:t xml:space="preserve">roadcast </w:t>
      </w:r>
      <w:r>
        <w:rPr>
          <w:rFonts w:eastAsiaTheme="minorEastAsia"/>
          <w:lang w:eastAsia="ko-KR"/>
        </w:rPr>
        <w:t xml:space="preserve">session update procedures is implemented into this </w:t>
      </w:r>
      <w:r>
        <w:rPr>
          <w:rFonts w:eastAsiaTheme="minorEastAsia" w:hint="eastAsia"/>
          <w:lang w:eastAsia="ko-KR"/>
        </w:rPr>
        <w:t>common procedure</w:t>
      </w:r>
    </w:p>
    <w:p w14:paraId="0329EB2D" w14:textId="77777777" w:rsidR="00AD79B7" w:rsidRPr="002C3103" w:rsidRDefault="00AD79B7" w:rsidP="00AD79B7">
      <w:pPr>
        <w:pStyle w:val="ac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Especially for PCF-related steps.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329EB2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75F2DE" w16cex:dateUtc="2021-12-28T11:32:00Z"/>
  <w16cex:commentExtensible w16cex:durableId="2575F3A0" w16cex:dateUtc="2021-12-28T11:35:00Z"/>
  <w16cex:commentExtensible w16cex:durableId="23948FD5" w16cex:dateUtc="2020-12-28T08:09:00Z"/>
  <w16cex:commentExtensible w16cex:durableId="23948275" w16cex:dateUtc="2020-12-28T07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45E9356" w16cid:durableId="2575F2DE"/>
  <w16cid:commentId w16cid:paraId="43789FBB" w16cid:durableId="2575F3A0"/>
  <w16cid:commentId w16cid:paraId="3B6F22DD" w16cid:durableId="23948FD5"/>
  <w16cid:commentId w16cid:paraId="25C67A61" w16cid:durableId="2394827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FA7499" w14:textId="77777777" w:rsidR="00D93AA5" w:rsidRDefault="00D93AA5">
      <w:r>
        <w:separator/>
      </w:r>
    </w:p>
  </w:endnote>
  <w:endnote w:type="continuationSeparator" w:id="0">
    <w:p w14:paraId="6696F1F4" w14:textId="77777777" w:rsidR="00D93AA5" w:rsidRDefault="00D93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16B7FE" w14:textId="77777777" w:rsidR="00D93AA5" w:rsidRDefault="00D93AA5">
      <w:r>
        <w:separator/>
      </w:r>
    </w:p>
  </w:footnote>
  <w:footnote w:type="continuationSeparator" w:id="0">
    <w:p w14:paraId="401ADF4A" w14:textId="77777777" w:rsidR="00D93AA5" w:rsidRDefault="00D93A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8891A9" w14:textId="77777777" w:rsidR="0056599A" w:rsidRDefault="0056599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D55ED"/>
    <w:multiLevelType w:val="hybridMultilevel"/>
    <w:tmpl w:val="4C6C3582"/>
    <w:lvl w:ilvl="0" w:tplc="8DDA57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맑은 고딕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1F2C24E8"/>
    <w:multiLevelType w:val="hybridMultilevel"/>
    <w:tmpl w:val="8D06923E"/>
    <w:lvl w:ilvl="0" w:tplc="389632D6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F544DC9"/>
    <w:multiLevelType w:val="hybridMultilevel"/>
    <w:tmpl w:val="4F4C76DA"/>
    <w:lvl w:ilvl="0" w:tplc="8DDA57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">
    <w:nsid w:val="43085ED7"/>
    <w:multiLevelType w:val="hybridMultilevel"/>
    <w:tmpl w:val="0FA45934"/>
    <w:lvl w:ilvl="0" w:tplc="B574B8F8">
      <w:numFmt w:val="bullet"/>
      <w:lvlText w:val="-"/>
      <w:lvlJc w:val="left"/>
      <w:pPr>
        <w:ind w:left="1271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5">
    <w:nsid w:val="5233385B"/>
    <w:multiLevelType w:val="hybridMultilevel"/>
    <w:tmpl w:val="AC9E94B6"/>
    <w:lvl w:ilvl="0" w:tplc="5C606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A5A6DCD"/>
    <w:multiLevelType w:val="hybridMultilevel"/>
    <w:tmpl w:val="4F4C76DA"/>
    <w:lvl w:ilvl="0" w:tplc="8DDA57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>
    <w:nsid w:val="60724331"/>
    <w:multiLevelType w:val="hybridMultilevel"/>
    <w:tmpl w:val="244242E8"/>
    <w:lvl w:ilvl="0" w:tplc="CC2090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8">
    <w:nsid w:val="62B341EE"/>
    <w:multiLevelType w:val="hybridMultilevel"/>
    <w:tmpl w:val="4C6C3582"/>
    <w:lvl w:ilvl="0" w:tplc="8DDA57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9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25E5C56"/>
    <w:multiLevelType w:val="hybridMultilevel"/>
    <w:tmpl w:val="EB08205E"/>
    <w:lvl w:ilvl="0" w:tplc="F258D626">
      <w:start w:val="7"/>
      <w:numFmt w:val="bullet"/>
      <w:lvlText w:val="-"/>
      <w:lvlJc w:val="left"/>
      <w:pPr>
        <w:ind w:left="644" w:hanging="360"/>
      </w:pPr>
      <w:rPr>
        <w:rFonts w:ascii="MS Gothic" w:eastAsia="MS Gothic" w:hAnsi="MS Gothic" w:cs="MS Gothic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2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0"/>
  </w:num>
  <w:num w:numId="9">
    <w:abstractNumId w:val="6"/>
  </w:num>
  <w:num w:numId="10">
    <w:abstractNumId w:val="3"/>
  </w:num>
  <w:num w:numId="1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백영교/5G/6G표준Lab(SR)/Staff Engineer/삼성전자">
    <w15:presenceInfo w15:providerId="AD" w15:userId="S-1-5-21-1569490900-2152479555-3239727262-3823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00E"/>
    <w:rsid w:val="00003AF8"/>
    <w:rsid w:val="0000539E"/>
    <w:rsid w:val="000055EB"/>
    <w:rsid w:val="000055F4"/>
    <w:rsid w:val="0000606D"/>
    <w:rsid w:val="00006A09"/>
    <w:rsid w:val="00007C7E"/>
    <w:rsid w:val="00007DE5"/>
    <w:rsid w:val="00012D45"/>
    <w:rsid w:val="00014B0D"/>
    <w:rsid w:val="00017FD1"/>
    <w:rsid w:val="00020C6C"/>
    <w:rsid w:val="00020EBD"/>
    <w:rsid w:val="000212F0"/>
    <w:rsid w:val="00022784"/>
    <w:rsid w:val="00022E4A"/>
    <w:rsid w:val="000259C1"/>
    <w:rsid w:val="0003166B"/>
    <w:rsid w:val="00031C44"/>
    <w:rsid w:val="00032125"/>
    <w:rsid w:val="000322AC"/>
    <w:rsid w:val="00032EA7"/>
    <w:rsid w:val="000330D8"/>
    <w:rsid w:val="000355A4"/>
    <w:rsid w:val="00036396"/>
    <w:rsid w:val="000371B2"/>
    <w:rsid w:val="000401AE"/>
    <w:rsid w:val="00041B41"/>
    <w:rsid w:val="0004318E"/>
    <w:rsid w:val="000478AB"/>
    <w:rsid w:val="00047C99"/>
    <w:rsid w:val="0005065D"/>
    <w:rsid w:val="00051D00"/>
    <w:rsid w:val="00055E80"/>
    <w:rsid w:val="00056060"/>
    <w:rsid w:val="00060F50"/>
    <w:rsid w:val="00061BAC"/>
    <w:rsid w:val="00062B01"/>
    <w:rsid w:val="00064BA6"/>
    <w:rsid w:val="00066524"/>
    <w:rsid w:val="000705D4"/>
    <w:rsid w:val="00071E63"/>
    <w:rsid w:val="000742D4"/>
    <w:rsid w:val="00081D77"/>
    <w:rsid w:val="0008449F"/>
    <w:rsid w:val="00085C47"/>
    <w:rsid w:val="00085FA5"/>
    <w:rsid w:val="00087043"/>
    <w:rsid w:val="000873CF"/>
    <w:rsid w:val="00087493"/>
    <w:rsid w:val="000877DC"/>
    <w:rsid w:val="000910A9"/>
    <w:rsid w:val="000918E1"/>
    <w:rsid w:val="00091D7E"/>
    <w:rsid w:val="000935B3"/>
    <w:rsid w:val="00095027"/>
    <w:rsid w:val="00095531"/>
    <w:rsid w:val="000A192C"/>
    <w:rsid w:val="000A292F"/>
    <w:rsid w:val="000A49E2"/>
    <w:rsid w:val="000A53D4"/>
    <w:rsid w:val="000A5847"/>
    <w:rsid w:val="000A6394"/>
    <w:rsid w:val="000A642C"/>
    <w:rsid w:val="000A7AFB"/>
    <w:rsid w:val="000A7C82"/>
    <w:rsid w:val="000B00F1"/>
    <w:rsid w:val="000B21FE"/>
    <w:rsid w:val="000B4586"/>
    <w:rsid w:val="000B5824"/>
    <w:rsid w:val="000B7CE1"/>
    <w:rsid w:val="000C038A"/>
    <w:rsid w:val="000C4369"/>
    <w:rsid w:val="000C6598"/>
    <w:rsid w:val="000C68F9"/>
    <w:rsid w:val="000D026A"/>
    <w:rsid w:val="000D227B"/>
    <w:rsid w:val="000D236F"/>
    <w:rsid w:val="000D3A34"/>
    <w:rsid w:val="000E1218"/>
    <w:rsid w:val="000E1862"/>
    <w:rsid w:val="000E28E2"/>
    <w:rsid w:val="000E5304"/>
    <w:rsid w:val="000F1779"/>
    <w:rsid w:val="000F1B8C"/>
    <w:rsid w:val="000F1B9D"/>
    <w:rsid w:val="000F1DA8"/>
    <w:rsid w:val="000F42FB"/>
    <w:rsid w:val="000F4D5E"/>
    <w:rsid w:val="000F597B"/>
    <w:rsid w:val="000F6F7A"/>
    <w:rsid w:val="00100385"/>
    <w:rsid w:val="001016E4"/>
    <w:rsid w:val="00103104"/>
    <w:rsid w:val="00104591"/>
    <w:rsid w:val="00104B9C"/>
    <w:rsid w:val="001055A7"/>
    <w:rsid w:val="001056CE"/>
    <w:rsid w:val="0010741C"/>
    <w:rsid w:val="00107586"/>
    <w:rsid w:val="00110207"/>
    <w:rsid w:val="0011157E"/>
    <w:rsid w:val="001134B8"/>
    <w:rsid w:val="0011430A"/>
    <w:rsid w:val="001148E2"/>
    <w:rsid w:val="00114E6D"/>
    <w:rsid w:val="00116455"/>
    <w:rsid w:val="00116718"/>
    <w:rsid w:val="00116926"/>
    <w:rsid w:val="00117C6D"/>
    <w:rsid w:val="001204CA"/>
    <w:rsid w:val="00121342"/>
    <w:rsid w:val="00121C8C"/>
    <w:rsid w:val="00122AC0"/>
    <w:rsid w:val="001259CD"/>
    <w:rsid w:val="001303D7"/>
    <w:rsid w:val="001305A0"/>
    <w:rsid w:val="00133DB6"/>
    <w:rsid w:val="00133F46"/>
    <w:rsid w:val="0013540F"/>
    <w:rsid w:val="00137072"/>
    <w:rsid w:val="00137B69"/>
    <w:rsid w:val="00141267"/>
    <w:rsid w:val="001415C1"/>
    <w:rsid w:val="00141EE6"/>
    <w:rsid w:val="00142E5D"/>
    <w:rsid w:val="001458FB"/>
    <w:rsid w:val="00145D43"/>
    <w:rsid w:val="001505DE"/>
    <w:rsid w:val="00150AB2"/>
    <w:rsid w:val="0015183F"/>
    <w:rsid w:val="00152AB3"/>
    <w:rsid w:val="001544D1"/>
    <w:rsid w:val="001572F6"/>
    <w:rsid w:val="001605D0"/>
    <w:rsid w:val="00161A2F"/>
    <w:rsid w:val="00162732"/>
    <w:rsid w:val="00163D9F"/>
    <w:rsid w:val="001641A5"/>
    <w:rsid w:val="00174944"/>
    <w:rsid w:val="00177278"/>
    <w:rsid w:val="0018344D"/>
    <w:rsid w:val="0018451A"/>
    <w:rsid w:val="0018722B"/>
    <w:rsid w:val="00192161"/>
    <w:rsid w:val="00192C46"/>
    <w:rsid w:val="001A0CED"/>
    <w:rsid w:val="001A4BB9"/>
    <w:rsid w:val="001A5ABF"/>
    <w:rsid w:val="001A6140"/>
    <w:rsid w:val="001A6308"/>
    <w:rsid w:val="001A689E"/>
    <w:rsid w:val="001A7290"/>
    <w:rsid w:val="001A7B60"/>
    <w:rsid w:val="001B2777"/>
    <w:rsid w:val="001B2906"/>
    <w:rsid w:val="001B34F7"/>
    <w:rsid w:val="001B36EA"/>
    <w:rsid w:val="001B4CE4"/>
    <w:rsid w:val="001B66D9"/>
    <w:rsid w:val="001B7A65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7D22"/>
    <w:rsid w:val="001E0066"/>
    <w:rsid w:val="001E33D5"/>
    <w:rsid w:val="001E386E"/>
    <w:rsid w:val="001E41F3"/>
    <w:rsid w:val="001E4474"/>
    <w:rsid w:val="001E4E5F"/>
    <w:rsid w:val="001E503B"/>
    <w:rsid w:val="001E5553"/>
    <w:rsid w:val="001E5922"/>
    <w:rsid w:val="001F179E"/>
    <w:rsid w:val="001F555F"/>
    <w:rsid w:val="001F61FA"/>
    <w:rsid w:val="001F7732"/>
    <w:rsid w:val="00200E5A"/>
    <w:rsid w:val="00201F66"/>
    <w:rsid w:val="00202873"/>
    <w:rsid w:val="00202EDA"/>
    <w:rsid w:val="00206E14"/>
    <w:rsid w:val="0020755F"/>
    <w:rsid w:val="00210EB6"/>
    <w:rsid w:val="0021183C"/>
    <w:rsid w:val="002123EF"/>
    <w:rsid w:val="002134D2"/>
    <w:rsid w:val="00215F42"/>
    <w:rsid w:val="00216945"/>
    <w:rsid w:val="00216C81"/>
    <w:rsid w:val="00220382"/>
    <w:rsid w:val="0022149C"/>
    <w:rsid w:val="0022224C"/>
    <w:rsid w:val="0022227D"/>
    <w:rsid w:val="0022249E"/>
    <w:rsid w:val="00223EB6"/>
    <w:rsid w:val="002261F6"/>
    <w:rsid w:val="0022690D"/>
    <w:rsid w:val="00226FB6"/>
    <w:rsid w:val="00231AEB"/>
    <w:rsid w:val="00231BA9"/>
    <w:rsid w:val="00231F73"/>
    <w:rsid w:val="0023221A"/>
    <w:rsid w:val="00233233"/>
    <w:rsid w:val="002464BA"/>
    <w:rsid w:val="00250588"/>
    <w:rsid w:val="00251F3D"/>
    <w:rsid w:val="0025303E"/>
    <w:rsid w:val="002546F5"/>
    <w:rsid w:val="00256F4E"/>
    <w:rsid w:val="002573C4"/>
    <w:rsid w:val="0026004D"/>
    <w:rsid w:val="00263C35"/>
    <w:rsid w:val="00264643"/>
    <w:rsid w:val="0026671F"/>
    <w:rsid w:val="00266F11"/>
    <w:rsid w:val="0027085B"/>
    <w:rsid w:val="00270913"/>
    <w:rsid w:val="00272AEF"/>
    <w:rsid w:val="00273070"/>
    <w:rsid w:val="00273872"/>
    <w:rsid w:val="00274D54"/>
    <w:rsid w:val="0027572B"/>
    <w:rsid w:val="00275D12"/>
    <w:rsid w:val="00276396"/>
    <w:rsid w:val="0027670F"/>
    <w:rsid w:val="00276B5F"/>
    <w:rsid w:val="00277729"/>
    <w:rsid w:val="00281065"/>
    <w:rsid w:val="00281A1A"/>
    <w:rsid w:val="002839BB"/>
    <w:rsid w:val="0028441F"/>
    <w:rsid w:val="002860C4"/>
    <w:rsid w:val="002864FB"/>
    <w:rsid w:val="00286C09"/>
    <w:rsid w:val="00286EED"/>
    <w:rsid w:val="00287E2E"/>
    <w:rsid w:val="00291833"/>
    <w:rsid w:val="00291A65"/>
    <w:rsid w:val="002944A4"/>
    <w:rsid w:val="00294790"/>
    <w:rsid w:val="00294BC4"/>
    <w:rsid w:val="00294C55"/>
    <w:rsid w:val="00295887"/>
    <w:rsid w:val="002A0077"/>
    <w:rsid w:val="002A01CC"/>
    <w:rsid w:val="002A0DCC"/>
    <w:rsid w:val="002A152A"/>
    <w:rsid w:val="002A2706"/>
    <w:rsid w:val="002A2A8A"/>
    <w:rsid w:val="002A40A5"/>
    <w:rsid w:val="002A5005"/>
    <w:rsid w:val="002A552B"/>
    <w:rsid w:val="002A562B"/>
    <w:rsid w:val="002A68DB"/>
    <w:rsid w:val="002A78C4"/>
    <w:rsid w:val="002B178D"/>
    <w:rsid w:val="002B25C7"/>
    <w:rsid w:val="002B2D77"/>
    <w:rsid w:val="002B407E"/>
    <w:rsid w:val="002B44E6"/>
    <w:rsid w:val="002B5109"/>
    <w:rsid w:val="002B5741"/>
    <w:rsid w:val="002B6BB4"/>
    <w:rsid w:val="002C083B"/>
    <w:rsid w:val="002C2584"/>
    <w:rsid w:val="002C47B9"/>
    <w:rsid w:val="002C5F3E"/>
    <w:rsid w:val="002C6037"/>
    <w:rsid w:val="002D1BC3"/>
    <w:rsid w:val="002D22AF"/>
    <w:rsid w:val="002D4187"/>
    <w:rsid w:val="002D6885"/>
    <w:rsid w:val="002D6FAC"/>
    <w:rsid w:val="002E0112"/>
    <w:rsid w:val="002E0CB4"/>
    <w:rsid w:val="002E2D77"/>
    <w:rsid w:val="002E46F0"/>
    <w:rsid w:val="002E4D7C"/>
    <w:rsid w:val="002E5A6E"/>
    <w:rsid w:val="002E5F6B"/>
    <w:rsid w:val="002E7010"/>
    <w:rsid w:val="002F5143"/>
    <w:rsid w:val="002F7C6C"/>
    <w:rsid w:val="00302E2D"/>
    <w:rsid w:val="00303C5B"/>
    <w:rsid w:val="00303DDD"/>
    <w:rsid w:val="00304ACD"/>
    <w:rsid w:val="00305409"/>
    <w:rsid w:val="00307E9A"/>
    <w:rsid w:val="00310033"/>
    <w:rsid w:val="0031110C"/>
    <w:rsid w:val="0031162A"/>
    <w:rsid w:val="003123AA"/>
    <w:rsid w:val="003128D4"/>
    <w:rsid w:val="00317475"/>
    <w:rsid w:val="00320A0E"/>
    <w:rsid w:val="003237A2"/>
    <w:rsid w:val="003238E4"/>
    <w:rsid w:val="003245DF"/>
    <w:rsid w:val="0032728A"/>
    <w:rsid w:val="003307DD"/>
    <w:rsid w:val="00330841"/>
    <w:rsid w:val="00331E87"/>
    <w:rsid w:val="003323F3"/>
    <w:rsid w:val="0033316D"/>
    <w:rsid w:val="003335EE"/>
    <w:rsid w:val="00335B46"/>
    <w:rsid w:val="00337502"/>
    <w:rsid w:val="003375BD"/>
    <w:rsid w:val="00342A29"/>
    <w:rsid w:val="00344399"/>
    <w:rsid w:val="00344B52"/>
    <w:rsid w:val="00345EFB"/>
    <w:rsid w:val="003476E4"/>
    <w:rsid w:val="00350D92"/>
    <w:rsid w:val="00351104"/>
    <w:rsid w:val="003519AF"/>
    <w:rsid w:val="00352B0F"/>
    <w:rsid w:val="0035336A"/>
    <w:rsid w:val="00353AB2"/>
    <w:rsid w:val="00354850"/>
    <w:rsid w:val="00356824"/>
    <w:rsid w:val="00357070"/>
    <w:rsid w:val="00357A56"/>
    <w:rsid w:val="00362FFF"/>
    <w:rsid w:val="003634E5"/>
    <w:rsid w:val="0036356F"/>
    <w:rsid w:val="0036357B"/>
    <w:rsid w:val="00363881"/>
    <w:rsid w:val="00364748"/>
    <w:rsid w:val="00370D1F"/>
    <w:rsid w:val="00371363"/>
    <w:rsid w:val="00372C17"/>
    <w:rsid w:val="00375539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21D4"/>
    <w:rsid w:val="00393322"/>
    <w:rsid w:val="003933B8"/>
    <w:rsid w:val="00397FFA"/>
    <w:rsid w:val="003A25A0"/>
    <w:rsid w:val="003A2E6B"/>
    <w:rsid w:val="003A3C09"/>
    <w:rsid w:val="003A752D"/>
    <w:rsid w:val="003B3CAF"/>
    <w:rsid w:val="003C328F"/>
    <w:rsid w:val="003C3532"/>
    <w:rsid w:val="003C552E"/>
    <w:rsid w:val="003D05A6"/>
    <w:rsid w:val="003D07E7"/>
    <w:rsid w:val="003D2617"/>
    <w:rsid w:val="003D5014"/>
    <w:rsid w:val="003D7C62"/>
    <w:rsid w:val="003D7FE7"/>
    <w:rsid w:val="003E05E5"/>
    <w:rsid w:val="003E0EED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C5D"/>
    <w:rsid w:val="003F3EEC"/>
    <w:rsid w:val="003F425A"/>
    <w:rsid w:val="003F57BA"/>
    <w:rsid w:val="003F59C3"/>
    <w:rsid w:val="003F5D59"/>
    <w:rsid w:val="003F648A"/>
    <w:rsid w:val="00405EC1"/>
    <w:rsid w:val="00407A95"/>
    <w:rsid w:val="00411A2C"/>
    <w:rsid w:val="004123FA"/>
    <w:rsid w:val="00412704"/>
    <w:rsid w:val="0041309F"/>
    <w:rsid w:val="00414A4B"/>
    <w:rsid w:val="00420234"/>
    <w:rsid w:val="004242F1"/>
    <w:rsid w:val="00424EC3"/>
    <w:rsid w:val="004259C3"/>
    <w:rsid w:val="00426285"/>
    <w:rsid w:val="00427401"/>
    <w:rsid w:val="00427EEE"/>
    <w:rsid w:val="00436350"/>
    <w:rsid w:val="00436878"/>
    <w:rsid w:val="004419E9"/>
    <w:rsid w:val="00442472"/>
    <w:rsid w:val="00446667"/>
    <w:rsid w:val="00447748"/>
    <w:rsid w:val="004524DC"/>
    <w:rsid w:val="0045316B"/>
    <w:rsid w:val="00453315"/>
    <w:rsid w:val="004536B0"/>
    <w:rsid w:val="00453820"/>
    <w:rsid w:val="004549A0"/>
    <w:rsid w:val="00456BA0"/>
    <w:rsid w:val="004604F7"/>
    <w:rsid w:val="00461267"/>
    <w:rsid w:val="004614B8"/>
    <w:rsid w:val="00465724"/>
    <w:rsid w:val="00467363"/>
    <w:rsid w:val="00467FBB"/>
    <w:rsid w:val="004725F6"/>
    <w:rsid w:val="004726E3"/>
    <w:rsid w:val="0047417B"/>
    <w:rsid w:val="004744FF"/>
    <w:rsid w:val="0047549D"/>
    <w:rsid w:val="004812B4"/>
    <w:rsid w:val="00483E1C"/>
    <w:rsid w:val="00490AF9"/>
    <w:rsid w:val="00491459"/>
    <w:rsid w:val="00491C4D"/>
    <w:rsid w:val="00493746"/>
    <w:rsid w:val="0049384B"/>
    <w:rsid w:val="004938FD"/>
    <w:rsid w:val="00497905"/>
    <w:rsid w:val="004A1313"/>
    <w:rsid w:val="004A1BC8"/>
    <w:rsid w:val="004A1D75"/>
    <w:rsid w:val="004A1F17"/>
    <w:rsid w:val="004A231B"/>
    <w:rsid w:val="004A4CA8"/>
    <w:rsid w:val="004A5635"/>
    <w:rsid w:val="004A6672"/>
    <w:rsid w:val="004A6C0B"/>
    <w:rsid w:val="004B1846"/>
    <w:rsid w:val="004B1CB6"/>
    <w:rsid w:val="004B21B3"/>
    <w:rsid w:val="004B29DD"/>
    <w:rsid w:val="004B75B7"/>
    <w:rsid w:val="004B794E"/>
    <w:rsid w:val="004C021F"/>
    <w:rsid w:val="004C130F"/>
    <w:rsid w:val="004C190E"/>
    <w:rsid w:val="004D01A5"/>
    <w:rsid w:val="004D2EC8"/>
    <w:rsid w:val="004D3611"/>
    <w:rsid w:val="004D3AD8"/>
    <w:rsid w:val="004D5D47"/>
    <w:rsid w:val="004D5FEF"/>
    <w:rsid w:val="004D7835"/>
    <w:rsid w:val="004E1306"/>
    <w:rsid w:val="004E26A4"/>
    <w:rsid w:val="004E2AF8"/>
    <w:rsid w:val="004E2FBE"/>
    <w:rsid w:val="004E58A5"/>
    <w:rsid w:val="004E61F8"/>
    <w:rsid w:val="004E65F5"/>
    <w:rsid w:val="004F0E5A"/>
    <w:rsid w:val="004F13C5"/>
    <w:rsid w:val="004F1863"/>
    <w:rsid w:val="004F3FA2"/>
    <w:rsid w:val="004F68DE"/>
    <w:rsid w:val="00503696"/>
    <w:rsid w:val="00503DC5"/>
    <w:rsid w:val="00504EE8"/>
    <w:rsid w:val="0050636B"/>
    <w:rsid w:val="00506C8C"/>
    <w:rsid w:val="0051017C"/>
    <w:rsid w:val="00512448"/>
    <w:rsid w:val="005145A6"/>
    <w:rsid w:val="005145B5"/>
    <w:rsid w:val="0051580D"/>
    <w:rsid w:val="00515983"/>
    <w:rsid w:val="00516404"/>
    <w:rsid w:val="005166A1"/>
    <w:rsid w:val="00516E12"/>
    <w:rsid w:val="00517378"/>
    <w:rsid w:val="00517C61"/>
    <w:rsid w:val="005212CD"/>
    <w:rsid w:val="005239FE"/>
    <w:rsid w:val="00524242"/>
    <w:rsid w:val="0052508A"/>
    <w:rsid w:val="0052666D"/>
    <w:rsid w:val="00526AE1"/>
    <w:rsid w:val="00527C6B"/>
    <w:rsid w:val="00531755"/>
    <w:rsid w:val="0053178D"/>
    <w:rsid w:val="00531F35"/>
    <w:rsid w:val="00537C0C"/>
    <w:rsid w:val="00540A64"/>
    <w:rsid w:val="00541661"/>
    <w:rsid w:val="00541DD3"/>
    <w:rsid w:val="00542253"/>
    <w:rsid w:val="00543452"/>
    <w:rsid w:val="005466C2"/>
    <w:rsid w:val="00550FDA"/>
    <w:rsid w:val="00552D3C"/>
    <w:rsid w:val="005568AB"/>
    <w:rsid w:val="00562E70"/>
    <w:rsid w:val="005651F1"/>
    <w:rsid w:val="0056599A"/>
    <w:rsid w:val="00565A62"/>
    <w:rsid w:val="005666D0"/>
    <w:rsid w:val="0056745E"/>
    <w:rsid w:val="0057074C"/>
    <w:rsid w:val="00570E4D"/>
    <w:rsid w:val="00571122"/>
    <w:rsid w:val="00572916"/>
    <w:rsid w:val="00577255"/>
    <w:rsid w:val="0058010A"/>
    <w:rsid w:val="005814B5"/>
    <w:rsid w:val="00581815"/>
    <w:rsid w:val="0058301A"/>
    <w:rsid w:val="0058409C"/>
    <w:rsid w:val="005854F8"/>
    <w:rsid w:val="00586195"/>
    <w:rsid w:val="00586D6A"/>
    <w:rsid w:val="00587E02"/>
    <w:rsid w:val="0059242C"/>
    <w:rsid w:val="00592D74"/>
    <w:rsid w:val="00593E68"/>
    <w:rsid w:val="005952C5"/>
    <w:rsid w:val="00597367"/>
    <w:rsid w:val="005A167C"/>
    <w:rsid w:val="005A185F"/>
    <w:rsid w:val="005A31EB"/>
    <w:rsid w:val="005B0923"/>
    <w:rsid w:val="005B1FEA"/>
    <w:rsid w:val="005B3D67"/>
    <w:rsid w:val="005B4827"/>
    <w:rsid w:val="005B613C"/>
    <w:rsid w:val="005B61F8"/>
    <w:rsid w:val="005B635E"/>
    <w:rsid w:val="005B79B6"/>
    <w:rsid w:val="005C2765"/>
    <w:rsid w:val="005C44F4"/>
    <w:rsid w:val="005C560D"/>
    <w:rsid w:val="005D0C21"/>
    <w:rsid w:val="005D1385"/>
    <w:rsid w:val="005D380F"/>
    <w:rsid w:val="005D382D"/>
    <w:rsid w:val="005D52DE"/>
    <w:rsid w:val="005E2C44"/>
    <w:rsid w:val="005E2CF7"/>
    <w:rsid w:val="005E4E20"/>
    <w:rsid w:val="005E6D44"/>
    <w:rsid w:val="005E6FC7"/>
    <w:rsid w:val="005F0AF3"/>
    <w:rsid w:val="005F2F8E"/>
    <w:rsid w:val="005F35BC"/>
    <w:rsid w:val="005F4CE8"/>
    <w:rsid w:val="005F5306"/>
    <w:rsid w:val="005F6374"/>
    <w:rsid w:val="005F7346"/>
    <w:rsid w:val="0060386E"/>
    <w:rsid w:val="00604253"/>
    <w:rsid w:val="00607EBE"/>
    <w:rsid w:val="00610C83"/>
    <w:rsid w:val="00611DDF"/>
    <w:rsid w:val="0061416B"/>
    <w:rsid w:val="00621188"/>
    <w:rsid w:val="006214F5"/>
    <w:rsid w:val="0062207D"/>
    <w:rsid w:val="00622D05"/>
    <w:rsid w:val="006257ED"/>
    <w:rsid w:val="00626639"/>
    <w:rsid w:val="00631E4F"/>
    <w:rsid w:val="00633A4D"/>
    <w:rsid w:val="00633DA8"/>
    <w:rsid w:val="00634C55"/>
    <w:rsid w:val="006359D2"/>
    <w:rsid w:val="006370A3"/>
    <w:rsid w:val="00640287"/>
    <w:rsid w:val="00641D88"/>
    <w:rsid w:val="00643544"/>
    <w:rsid w:val="00651125"/>
    <w:rsid w:val="00651D71"/>
    <w:rsid w:val="006538AC"/>
    <w:rsid w:val="00654796"/>
    <w:rsid w:val="00655299"/>
    <w:rsid w:val="00655940"/>
    <w:rsid w:val="00656832"/>
    <w:rsid w:val="00656CC5"/>
    <w:rsid w:val="006625A7"/>
    <w:rsid w:val="00663923"/>
    <w:rsid w:val="00664FBB"/>
    <w:rsid w:val="00665162"/>
    <w:rsid w:val="006707AD"/>
    <w:rsid w:val="00670A05"/>
    <w:rsid w:val="00671356"/>
    <w:rsid w:val="00673A7B"/>
    <w:rsid w:val="006750E2"/>
    <w:rsid w:val="00676551"/>
    <w:rsid w:val="00676652"/>
    <w:rsid w:val="00676BEB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9119A"/>
    <w:rsid w:val="0069132D"/>
    <w:rsid w:val="00691375"/>
    <w:rsid w:val="0069369A"/>
    <w:rsid w:val="0069378E"/>
    <w:rsid w:val="00693BB0"/>
    <w:rsid w:val="00693D23"/>
    <w:rsid w:val="006956A9"/>
    <w:rsid w:val="00695808"/>
    <w:rsid w:val="00695BE8"/>
    <w:rsid w:val="00696045"/>
    <w:rsid w:val="00696FAE"/>
    <w:rsid w:val="00697897"/>
    <w:rsid w:val="0069790E"/>
    <w:rsid w:val="006A213E"/>
    <w:rsid w:val="006A2F8F"/>
    <w:rsid w:val="006A3527"/>
    <w:rsid w:val="006A7AA5"/>
    <w:rsid w:val="006B118C"/>
    <w:rsid w:val="006B2686"/>
    <w:rsid w:val="006B29FE"/>
    <w:rsid w:val="006B396B"/>
    <w:rsid w:val="006B46FB"/>
    <w:rsid w:val="006B5A64"/>
    <w:rsid w:val="006B5FDB"/>
    <w:rsid w:val="006B6313"/>
    <w:rsid w:val="006B73D5"/>
    <w:rsid w:val="006B74F3"/>
    <w:rsid w:val="006B7639"/>
    <w:rsid w:val="006C3E78"/>
    <w:rsid w:val="006C4423"/>
    <w:rsid w:val="006D0D91"/>
    <w:rsid w:val="006D1D40"/>
    <w:rsid w:val="006D4CB9"/>
    <w:rsid w:val="006D55AD"/>
    <w:rsid w:val="006E16E3"/>
    <w:rsid w:val="006E183C"/>
    <w:rsid w:val="006E21FB"/>
    <w:rsid w:val="006E2581"/>
    <w:rsid w:val="006E6FA7"/>
    <w:rsid w:val="006E7E86"/>
    <w:rsid w:val="006F1052"/>
    <w:rsid w:val="006F1CAC"/>
    <w:rsid w:val="006F29F4"/>
    <w:rsid w:val="006F3013"/>
    <w:rsid w:val="006F319A"/>
    <w:rsid w:val="006F53F9"/>
    <w:rsid w:val="00702E1B"/>
    <w:rsid w:val="007035F6"/>
    <w:rsid w:val="00704223"/>
    <w:rsid w:val="00705BBA"/>
    <w:rsid w:val="007072A2"/>
    <w:rsid w:val="007076F8"/>
    <w:rsid w:val="007109AD"/>
    <w:rsid w:val="00712D5A"/>
    <w:rsid w:val="00715CEF"/>
    <w:rsid w:val="00716236"/>
    <w:rsid w:val="007178A0"/>
    <w:rsid w:val="00720BF8"/>
    <w:rsid w:val="00723546"/>
    <w:rsid w:val="00724FF3"/>
    <w:rsid w:val="00725623"/>
    <w:rsid w:val="00727F5A"/>
    <w:rsid w:val="007312C2"/>
    <w:rsid w:val="007341C8"/>
    <w:rsid w:val="00734DB3"/>
    <w:rsid w:val="0073544F"/>
    <w:rsid w:val="00735493"/>
    <w:rsid w:val="00735B70"/>
    <w:rsid w:val="00737190"/>
    <w:rsid w:val="00737D58"/>
    <w:rsid w:val="007416C6"/>
    <w:rsid w:val="00742C0B"/>
    <w:rsid w:val="00755026"/>
    <w:rsid w:val="0075735F"/>
    <w:rsid w:val="00757506"/>
    <w:rsid w:val="007600E2"/>
    <w:rsid w:val="00760710"/>
    <w:rsid w:val="00762489"/>
    <w:rsid w:val="00762B91"/>
    <w:rsid w:val="00763F72"/>
    <w:rsid w:val="00766507"/>
    <w:rsid w:val="007706D0"/>
    <w:rsid w:val="00770BE3"/>
    <w:rsid w:val="00771CCB"/>
    <w:rsid w:val="00772D72"/>
    <w:rsid w:val="007733B7"/>
    <w:rsid w:val="00773B09"/>
    <w:rsid w:val="00776FA6"/>
    <w:rsid w:val="00777802"/>
    <w:rsid w:val="00785C21"/>
    <w:rsid w:val="007876F7"/>
    <w:rsid w:val="00787D60"/>
    <w:rsid w:val="007916C8"/>
    <w:rsid w:val="007920E7"/>
    <w:rsid w:val="00792342"/>
    <w:rsid w:val="00792D61"/>
    <w:rsid w:val="0079548D"/>
    <w:rsid w:val="007956B6"/>
    <w:rsid w:val="00797031"/>
    <w:rsid w:val="007A0674"/>
    <w:rsid w:val="007A3975"/>
    <w:rsid w:val="007B2244"/>
    <w:rsid w:val="007B454F"/>
    <w:rsid w:val="007B49B9"/>
    <w:rsid w:val="007B512A"/>
    <w:rsid w:val="007B5520"/>
    <w:rsid w:val="007B5C33"/>
    <w:rsid w:val="007B628D"/>
    <w:rsid w:val="007B74E8"/>
    <w:rsid w:val="007C0213"/>
    <w:rsid w:val="007C2097"/>
    <w:rsid w:val="007C316F"/>
    <w:rsid w:val="007C58E6"/>
    <w:rsid w:val="007C7ACE"/>
    <w:rsid w:val="007D0A3F"/>
    <w:rsid w:val="007D14B1"/>
    <w:rsid w:val="007D6A07"/>
    <w:rsid w:val="007E0A97"/>
    <w:rsid w:val="007E1287"/>
    <w:rsid w:val="007E1687"/>
    <w:rsid w:val="007E2B04"/>
    <w:rsid w:val="007E3898"/>
    <w:rsid w:val="007E58E0"/>
    <w:rsid w:val="007E7169"/>
    <w:rsid w:val="007F1DCB"/>
    <w:rsid w:val="007F2444"/>
    <w:rsid w:val="00803590"/>
    <w:rsid w:val="0080359E"/>
    <w:rsid w:val="00805055"/>
    <w:rsid w:val="00806024"/>
    <w:rsid w:val="008063A8"/>
    <w:rsid w:val="008071AF"/>
    <w:rsid w:val="00807888"/>
    <w:rsid w:val="00807D12"/>
    <w:rsid w:val="00810772"/>
    <w:rsid w:val="0081455F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2245"/>
    <w:rsid w:val="008329F8"/>
    <w:rsid w:val="008343C4"/>
    <w:rsid w:val="00835D1E"/>
    <w:rsid w:val="00835F74"/>
    <w:rsid w:val="00840467"/>
    <w:rsid w:val="008405B1"/>
    <w:rsid w:val="008429C0"/>
    <w:rsid w:val="00844A36"/>
    <w:rsid w:val="00844AD4"/>
    <w:rsid w:val="00846CE2"/>
    <w:rsid w:val="00852349"/>
    <w:rsid w:val="008523F4"/>
    <w:rsid w:val="0085439F"/>
    <w:rsid w:val="00857179"/>
    <w:rsid w:val="008605E0"/>
    <w:rsid w:val="00860A43"/>
    <w:rsid w:val="008626E7"/>
    <w:rsid w:val="00862C6F"/>
    <w:rsid w:val="00864D0E"/>
    <w:rsid w:val="008678CE"/>
    <w:rsid w:val="008679BE"/>
    <w:rsid w:val="00870EE7"/>
    <w:rsid w:val="008729E4"/>
    <w:rsid w:val="00872DEA"/>
    <w:rsid w:val="00875471"/>
    <w:rsid w:val="00875F54"/>
    <w:rsid w:val="0087614B"/>
    <w:rsid w:val="00877C6C"/>
    <w:rsid w:val="00881E27"/>
    <w:rsid w:val="0088260A"/>
    <w:rsid w:val="00883C34"/>
    <w:rsid w:val="00886662"/>
    <w:rsid w:val="0088761B"/>
    <w:rsid w:val="00890DD9"/>
    <w:rsid w:val="00891B18"/>
    <w:rsid w:val="008923D5"/>
    <w:rsid w:val="0089318B"/>
    <w:rsid w:val="008939BC"/>
    <w:rsid w:val="00895466"/>
    <w:rsid w:val="008A2057"/>
    <w:rsid w:val="008B0E19"/>
    <w:rsid w:val="008B2319"/>
    <w:rsid w:val="008B2DAB"/>
    <w:rsid w:val="008B4577"/>
    <w:rsid w:val="008B466B"/>
    <w:rsid w:val="008B52B1"/>
    <w:rsid w:val="008B559B"/>
    <w:rsid w:val="008B7487"/>
    <w:rsid w:val="008B7DED"/>
    <w:rsid w:val="008C17C6"/>
    <w:rsid w:val="008C2462"/>
    <w:rsid w:val="008C3C4A"/>
    <w:rsid w:val="008C456F"/>
    <w:rsid w:val="008C715A"/>
    <w:rsid w:val="008D0355"/>
    <w:rsid w:val="008D2056"/>
    <w:rsid w:val="008D3524"/>
    <w:rsid w:val="008D400F"/>
    <w:rsid w:val="008D44B6"/>
    <w:rsid w:val="008D50B1"/>
    <w:rsid w:val="008E0904"/>
    <w:rsid w:val="008E0FC5"/>
    <w:rsid w:val="008E18F1"/>
    <w:rsid w:val="008E1A07"/>
    <w:rsid w:val="008E2791"/>
    <w:rsid w:val="008E78AE"/>
    <w:rsid w:val="008E7A04"/>
    <w:rsid w:val="008F0FE2"/>
    <w:rsid w:val="008F146E"/>
    <w:rsid w:val="008F1AA4"/>
    <w:rsid w:val="008F40F0"/>
    <w:rsid w:val="008F45A9"/>
    <w:rsid w:val="008F6110"/>
    <w:rsid w:val="008F686C"/>
    <w:rsid w:val="008F6CF8"/>
    <w:rsid w:val="008F7CAF"/>
    <w:rsid w:val="00901618"/>
    <w:rsid w:val="009018D8"/>
    <w:rsid w:val="0090261C"/>
    <w:rsid w:val="00906BD3"/>
    <w:rsid w:val="00907666"/>
    <w:rsid w:val="0090794F"/>
    <w:rsid w:val="00911B5E"/>
    <w:rsid w:val="00912A22"/>
    <w:rsid w:val="00912E47"/>
    <w:rsid w:val="00915A20"/>
    <w:rsid w:val="00917DDA"/>
    <w:rsid w:val="009207C5"/>
    <w:rsid w:val="009209A0"/>
    <w:rsid w:val="0092226A"/>
    <w:rsid w:val="00923C34"/>
    <w:rsid w:val="00926181"/>
    <w:rsid w:val="009265ED"/>
    <w:rsid w:val="00931037"/>
    <w:rsid w:val="009314EA"/>
    <w:rsid w:val="009329A7"/>
    <w:rsid w:val="0093606B"/>
    <w:rsid w:val="0093694F"/>
    <w:rsid w:val="00937A65"/>
    <w:rsid w:val="00937B26"/>
    <w:rsid w:val="00940904"/>
    <w:rsid w:val="0094591B"/>
    <w:rsid w:val="009461CE"/>
    <w:rsid w:val="00946B23"/>
    <w:rsid w:val="00947BE2"/>
    <w:rsid w:val="009500A5"/>
    <w:rsid w:val="00950EE0"/>
    <w:rsid w:val="009516A4"/>
    <w:rsid w:val="0095489B"/>
    <w:rsid w:val="0095758E"/>
    <w:rsid w:val="00957EA0"/>
    <w:rsid w:val="009604DA"/>
    <w:rsid w:val="00960EE7"/>
    <w:rsid w:val="009627CF"/>
    <w:rsid w:val="00966289"/>
    <w:rsid w:val="00971F8A"/>
    <w:rsid w:val="00974D4E"/>
    <w:rsid w:val="00975000"/>
    <w:rsid w:val="009757DD"/>
    <w:rsid w:val="00977023"/>
    <w:rsid w:val="009777D9"/>
    <w:rsid w:val="00977931"/>
    <w:rsid w:val="009866F0"/>
    <w:rsid w:val="00986986"/>
    <w:rsid w:val="0099005A"/>
    <w:rsid w:val="00990676"/>
    <w:rsid w:val="00991010"/>
    <w:rsid w:val="00991B88"/>
    <w:rsid w:val="009940E2"/>
    <w:rsid w:val="0099468B"/>
    <w:rsid w:val="009946CA"/>
    <w:rsid w:val="00994F31"/>
    <w:rsid w:val="009A0C18"/>
    <w:rsid w:val="009A1C6E"/>
    <w:rsid w:val="009A50C8"/>
    <w:rsid w:val="009A579D"/>
    <w:rsid w:val="009A5D7B"/>
    <w:rsid w:val="009A67EF"/>
    <w:rsid w:val="009B1E65"/>
    <w:rsid w:val="009B1F5F"/>
    <w:rsid w:val="009B3E66"/>
    <w:rsid w:val="009B5855"/>
    <w:rsid w:val="009C0FF3"/>
    <w:rsid w:val="009C32CB"/>
    <w:rsid w:val="009C363F"/>
    <w:rsid w:val="009C7149"/>
    <w:rsid w:val="009D0E8F"/>
    <w:rsid w:val="009D197A"/>
    <w:rsid w:val="009D3227"/>
    <w:rsid w:val="009D4CC3"/>
    <w:rsid w:val="009D534E"/>
    <w:rsid w:val="009D65B1"/>
    <w:rsid w:val="009D6996"/>
    <w:rsid w:val="009D6B78"/>
    <w:rsid w:val="009D728F"/>
    <w:rsid w:val="009D756B"/>
    <w:rsid w:val="009E04C6"/>
    <w:rsid w:val="009E09A8"/>
    <w:rsid w:val="009E3297"/>
    <w:rsid w:val="009E33C0"/>
    <w:rsid w:val="009E386D"/>
    <w:rsid w:val="009E4AB8"/>
    <w:rsid w:val="009F1AB4"/>
    <w:rsid w:val="009F5E52"/>
    <w:rsid w:val="009F65CC"/>
    <w:rsid w:val="009F734F"/>
    <w:rsid w:val="009F7CF9"/>
    <w:rsid w:val="00A01132"/>
    <w:rsid w:val="00A015C8"/>
    <w:rsid w:val="00A01B45"/>
    <w:rsid w:val="00A01E5A"/>
    <w:rsid w:val="00A02D89"/>
    <w:rsid w:val="00A04659"/>
    <w:rsid w:val="00A10928"/>
    <w:rsid w:val="00A11455"/>
    <w:rsid w:val="00A135D7"/>
    <w:rsid w:val="00A13821"/>
    <w:rsid w:val="00A13D55"/>
    <w:rsid w:val="00A15197"/>
    <w:rsid w:val="00A160A5"/>
    <w:rsid w:val="00A1665A"/>
    <w:rsid w:val="00A17703"/>
    <w:rsid w:val="00A2163A"/>
    <w:rsid w:val="00A23935"/>
    <w:rsid w:val="00A246B6"/>
    <w:rsid w:val="00A25CC4"/>
    <w:rsid w:val="00A269E4"/>
    <w:rsid w:val="00A26DCC"/>
    <w:rsid w:val="00A27B81"/>
    <w:rsid w:val="00A31987"/>
    <w:rsid w:val="00A3223D"/>
    <w:rsid w:val="00A328E7"/>
    <w:rsid w:val="00A32F1E"/>
    <w:rsid w:val="00A34CCD"/>
    <w:rsid w:val="00A35465"/>
    <w:rsid w:val="00A373B3"/>
    <w:rsid w:val="00A41639"/>
    <w:rsid w:val="00A42BC7"/>
    <w:rsid w:val="00A47330"/>
    <w:rsid w:val="00A47A41"/>
    <w:rsid w:val="00A47E70"/>
    <w:rsid w:val="00A50C8F"/>
    <w:rsid w:val="00A50E01"/>
    <w:rsid w:val="00A536A1"/>
    <w:rsid w:val="00A54A77"/>
    <w:rsid w:val="00A57379"/>
    <w:rsid w:val="00A57DE9"/>
    <w:rsid w:val="00A61BF1"/>
    <w:rsid w:val="00A63332"/>
    <w:rsid w:val="00A64A82"/>
    <w:rsid w:val="00A65AF4"/>
    <w:rsid w:val="00A66969"/>
    <w:rsid w:val="00A72B17"/>
    <w:rsid w:val="00A73423"/>
    <w:rsid w:val="00A74AB1"/>
    <w:rsid w:val="00A76039"/>
    <w:rsid w:val="00A7667B"/>
    <w:rsid w:val="00A7671C"/>
    <w:rsid w:val="00A7784E"/>
    <w:rsid w:val="00A82131"/>
    <w:rsid w:val="00A822BA"/>
    <w:rsid w:val="00A822F8"/>
    <w:rsid w:val="00A82B61"/>
    <w:rsid w:val="00A8695B"/>
    <w:rsid w:val="00A8725B"/>
    <w:rsid w:val="00A87485"/>
    <w:rsid w:val="00A92D39"/>
    <w:rsid w:val="00A97A5C"/>
    <w:rsid w:val="00A97FF7"/>
    <w:rsid w:val="00AA00AA"/>
    <w:rsid w:val="00AA0723"/>
    <w:rsid w:val="00AA345C"/>
    <w:rsid w:val="00AA38CB"/>
    <w:rsid w:val="00AA5A49"/>
    <w:rsid w:val="00AB27D1"/>
    <w:rsid w:val="00AB3FB2"/>
    <w:rsid w:val="00AB46E4"/>
    <w:rsid w:val="00AB4A9F"/>
    <w:rsid w:val="00AB6459"/>
    <w:rsid w:val="00AB7C16"/>
    <w:rsid w:val="00AC357D"/>
    <w:rsid w:val="00AC5273"/>
    <w:rsid w:val="00AC5AA3"/>
    <w:rsid w:val="00AC6029"/>
    <w:rsid w:val="00AC6FD8"/>
    <w:rsid w:val="00AC7469"/>
    <w:rsid w:val="00AC7F5C"/>
    <w:rsid w:val="00AD1CD8"/>
    <w:rsid w:val="00AD23B0"/>
    <w:rsid w:val="00AD6F27"/>
    <w:rsid w:val="00AD79B7"/>
    <w:rsid w:val="00AD7E34"/>
    <w:rsid w:val="00AE0805"/>
    <w:rsid w:val="00AE16B9"/>
    <w:rsid w:val="00AE49E5"/>
    <w:rsid w:val="00AE5E3B"/>
    <w:rsid w:val="00AE6BC8"/>
    <w:rsid w:val="00AF3906"/>
    <w:rsid w:val="00AF4961"/>
    <w:rsid w:val="00AF4E50"/>
    <w:rsid w:val="00B025FB"/>
    <w:rsid w:val="00B0280E"/>
    <w:rsid w:val="00B0576A"/>
    <w:rsid w:val="00B076C5"/>
    <w:rsid w:val="00B12921"/>
    <w:rsid w:val="00B13541"/>
    <w:rsid w:val="00B14CE5"/>
    <w:rsid w:val="00B15F52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56B7"/>
    <w:rsid w:val="00B357F9"/>
    <w:rsid w:val="00B35FD3"/>
    <w:rsid w:val="00B372C4"/>
    <w:rsid w:val="00B37652"/>
    <w:rsid w:val="00B42687"/>
    <w:rsid w:val="00B44C90"/>
    <w:rsid w:val="00B460DB"/>
    <w:rsid w:val="00B50538"/>
    <w:rsid w:val="00B50BE3"/>
    <w:rsid w:val="00B53172"/>
    <w:rsid w:val="00B53921"/>
    <w:rsid w:val="00B54636"/>
    <w:rsid w:val="00B54916"/>
    <w:rsid w:val="00B553A6"/>
    <w:rsid w:val="00B554F2"/>
    <w:rsid w:val="00B5686F"/>
    <w:rsid w:val="00B60A54"/>
    <w:rsid w:val="00B60C04"/>
    <w:rsid w:val="00B61300"/>
    <w:rsid w:val="00B6185A"/>
    <w:rsid w:val="00B61C71"/>
    <w:rsid w:val="00B63F3D"/>
    <w:rsid w:val="00B64523"/>
    <w:rsid w:val="00B67B97"/>
    <w:rsid w:val="00B70272"/>
    <w:rsid w:val="00B71F25"/>
    <w:rsid w:val="00B7222B"/>
    <w:rsid w:val="00B75DCF"/>
    <w:rsid w:val="00B80069"/>
    <w:rsid w:val="00B83CD8"/>
    <w:rsid w:val="00B92971"/>
    <w:rsid w:val="00B9305F"/>
    <w:rsid w:val="00B937B1"/>
    <w:rsid w:val="00B968C8"/>
    <w:rsid w:val="00B97BB5"/>
    <w:rsid w:val="00BA1884"/>
    <w:rsid w:val="00BA2A0D"/>
    <w:rsid w:val="00BA2CF5"/>
    <w:rsid w:val="00BA3D7A"/>
    <w:rsid w:val="00BA3EC5"/>
    <w:rsid w:val="00BA4081"/>
    <w:rsid w:val="00BA5365"/>
    <w:rsid w:val="00BB1130"/>
    <w:rsid w:val="00BB4CB0"/>
    <w:rsid w:val="00BB5DFC"/>
    <w:rsid w:val="00BB68F0"/>
    <w:rsid w:val="00BB7EA7"/>
    <w:rsid w:val="00BC1979"/>
    <w:rsid w:val="00BC249B"/>
    <w:rsid w:val="00BC36E4"/>
    <w:rsid w:val="00BC3D5F"/>
    <w:rsid w:val="00BC5ADC"/>
    <w:rsid w:val="00BC79C3"/>
    <w:rsid w:val="00BD05FF"/>
    <w:rsid w:val="00BD279D"/>
    <w:rsid w:val="00BD388C"/>
    <w:rsid w:val="00BD48C2"/>
    <w:rsid w:val="00BD5203"/>
    <w:rsid w:val="00BD595C"/>
    <w:rsid w:val="00BD6457"/>
    <w:rsid w:val="00BD6BB8"/>
    <w:rsid w:val="00BD7E96"/>
    <w:rsid w:val="00BE00D4"/>
    <w:rsid w:val="00BE0D6D"/>
    <w:rsid w:val="00BE1720"/>
    <w:rsid w:val="00BE3202"/>
    <w:rsid w:val="00BE3AD5"/>
    <w:rsid w:val="00BE67AE"/>
    <w:rsid w:val="00BF0B84"/>
    <w:rsid w:val="00C02C23"/>
    <w:rsid w:val="00C0301F"/>
    <w:rsid w:val="00C03093"/>
    <w:rsid w:val="00C0588F"/>
    <w:rsid w:val="00C070E5"/>
    <w:rsid w:val="00C11361"/>
    <w:rsid w:val="00C13B12"/>
    <w:rsid w:val="00C2069A"/>
    <w:rsid w:val="00C229C7"/>
    <w:rsid w:val="00C23CC4"/>
    <w:rsid w:val="00C24E41"/>
    <w:rsid w:val="00C26A31"/>
    <w:rsid w:val="00C305CB"/>
    <w:rsid w:val="00C30E7A"/>
    <w:rsid w:val="00C30FDD"/>
    <w:rsid w:val="00C3399F"/>
    <w:rsid w:val="00C3627E"/>
    <w:rsid w:val="00C3743C"/>
    <w:rsid w:val="00C414B5"/>
    <w:rsid w:val="00C43FCC"/>
    <w:rsid w:val="00C4419C"/>
    <w:rsid w:val="00C46CA9"/>
    <w:rsid w:val="00C47024"/>
    <w:rsid w:val="00C47CE4"/>
    <w:rsid w:val="00C50553"/>
    <w:rsid w:val="00C509F6"/>
    <w:rsid w:val="00C5166C"/>
    <w:rsid w:val="00C559FA"/>
    <w:rsid w:val="00C55A66"/>
    <w:rsid w:val="00C55EC1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6CCB"/>
    <w:rsid w:val="00C8058A"/>
    <w:rsid w:val="00C82D90"/>
    <w:rsid w:val="00C84B96"/>
    <w:rsid w:val="00C85D4A"/>
    <w:rsid w:val="00C9333E"/>
    <w:rsid w:val="00C956CE"/>
    <w:rsid w:val="00C95985"/>
    <w:rsid w:val="00CA0907"/>
    <w:rsid w:val="00CA1D3D"/>
    <w:rsid w:val="00CA4F81"/>
    <w:rsid w:val="00CA5A1E"/>
    <w:rsid w:val="00CA5AC1"/>
    <w:rsid w:val="00CB41B0"/>
    <w:rsid w:val="00CB547F"/>
    <w:rsid w:val="00CB77D5"/>
    <w:rsid w:val="00CC09CB"/>
    <w:rsid w:val="00CC1276"/>
    <w:rsid w:val="00CC151A"/>
    <w:rsid w:val="00CC3D86"/>
    <w:rsid w:val="00CC5026"/>
    <w:rsid w:val="00CC50E2"/>
    <w:rsid w:val="00CC7032"/>
    <w:rsid w:val="00CD08B2"/>
    <w:rsid w:val="00CD2864"/>
    <w:rsid w:val="00CD3D58"/>
    <w:rsid w:val="00CD3D64"/>
    <w:rsid w:val="00CD62AA"/>
    <w:rsid w:val="00CD6963"/>
    <w:rsid w:val="00CD6EC5"/>
    <w:rsid w:val="00CD7657"/>
    <w:rsid w:val="00CD7D69"/>
    <w:rsid w:val="00CE16A9"/>
    <w:rsid w:val="00CE53C3"/>
    <w:rsid w:val="00CE55E2"/>
    <w:rsid w:val="00CE6E6F"/>
    <w:rsid w:val="00CE7166"/>
    <w:rsid w:val="00CF094F"/>
    <w:rsid w:val="00CF3240"/>
    <w:rsid w:val="00CF47A2"/>
    <w:rsid w:val="00CF491A"/>
    <w:rsid w:val="00CF5F01"/>
    <w:rsid w:val="00CF75D4"/>
    <w:rsid w:val="00D00300"/>
    <w:rsid w:val="00D00B3F"/>
    <w:rsid w:val="00D01465"/>
    <w:rsid w:val="00D02736"/>
    <w:rsid w:val="00D03596"/>
    <w:rsid w:val="00D03F9A"/>
    <w:rsid w:val="00D04D9F"/>
    <w:rsid w:val="00D0560D"/>
    <w:rsid w:val="00D0651E"/>
    <w:rsid w:val="00D07566"/>
    <w:rsid w:val="00D119E8"/>
    <w:rsid w:val="00D152C1"/>
    <w:rsid w:val="00D162DB"/>
    <w:rsid w:val="00D2036B"/>
    <w:rsid w:val="00D2155A"/>
    <w:rsid w:val="00D219B7"/>
    <w:rsid w:val="00D21E51"/>
    <w:rsid w:val="00D258C9"/>
    <w:rsid w:val="00D26740"/>
    <w:rsid w:val="00D30A68"/>
    <w:rsid w:val="00D30DD4"/>
    <w:rsid w:val="00D325CA"/>
    <w:rsid w:val="00D3421C"/>
    <w:rsid w:val="00D37600"/>
    <w:rsid w:val="00D403BE"/>
    <w:rsid w:val="00D40B75"/>
    <w:rsid w:val="00D412D9"/>
    <w:rsid w:val="00D414EE"/>
    <w:rsid w:val="00D42ACD"/>
    <w:rsid w:val="00D4542A"/>
    <w:rsid w:val="00D45EE1"/>
    <w:rsid w:val="00D463BF"/>
    <w:rsid w:val="00D464C6"/>
    <w:rsid w:val="00D46E45"/>
    <w:rsid w:val="00D472EB"/>
    <w:rsid w:val="00D52E3E"/>
    <w:rsid w:val="00D53C7C"/>
    <w:rsid w:val="00D57EA4"/>
    <w:rsid w:val="00D6288F"/>
    <w:rsid w:val="00D6313B"/>
    <w:rsid w:val="00D64506"/>
    <w:rsid w:val="00D67F94"/>
    <w:rsid w:val="00D70EBF"/>
    <w:rsid w:val="00D7308D"/>
    <w:rsid w:val="00D83BDD"/>
    <w:rsid w:val="00D8407F"/>
    <w:rsid w:val="00D85CF4"/>
    <w:rsid w:val="00D85EB3"/>
    <w:rsid w:val="00D86A65"/>
    <w:rsid w:val="00D87C76"/>
    <w:rsid w:val="00D931D7"/>
    <w:rsid w:val="00D93AA5"/>
    <w:rsid w:val="00D93C69"/>
    <w:rsid w:val="00D941B9"/>
    <w:rsid w:val="00D97D80"/>
    <w:rsid w:val="00DA1205"/>
    <w:rsid w:val="00DA311A"/>
    <w:rsid w:val="00DA74E5"/>
    <w:rsid w:val="00DA76DB"/>
    <w:rsid w:val="00DB3852"/>
    <w:rsid w:val="00DB7FB0"/>
    <w:rsid w:val="00DC2E51"/>
    <w:rsid w:val="00DC4BCE"/>
    <w:rsid w:val="00DC5904"/>
    <w:rsid w:val="00DC7120"/>
    <w:rsid w:val="00DD23DA"/>
    <w:rsid w:val="00DD49DC"/>
    <w:rsid w:val="00DD5491"/>
    <w:rsid w:val="00DD593D"/>
    <w:rsid w:val="00DD5C84"/>
    <w:rsid w:val="00DD70C9"/>
    <w:rsid w:val="00DD7CC6"/>
    <w:rsid w:val="00DE2644"/>
    <w:rsid w:val="00DE34CF"/>
    <w:rsid w:val="00DE3D77"/>
    <w:rsid w:val="00DE5606"/>
    <w:rsid w:val="00DE5A2E"/>
    <w:rsid w:val="00DE7552"/>
    <w:rsid w:val="00DE7627"/>
    <w:rsid w:val="00DF0D42"/>
    <w:rsid w:val="00DF17D9"/>
    <w:rsid w:val="00DF36F4"/>
    <w:rsid w:val="00DF4894"/>
    <w:rsid w:val="00DF570F"/>
    <w:rsid w:val="00DF6A71"/>
    <w:rsid w:val="00E02927"/>
    <w:rsid w:val="00E0327E"/>
    <w:rsid w:val="00E0438E"/>
    <w:rsid w:val="00E0533E"/>
    <w:rsid w:val="00E0601C"/>
    <w:rsid w:val="00E068D9"/>
    <w:rsid w:val="00E07FBE"/>
    <w:rsid w:val="00E10496"/>
    <w:rsid w:val="00E15372"/>
    <w:rsid w:val="00E1610F"/>
    <w:rsid w:val="00E179FF"/>
    <w:rsid w:val="00E17A15"/>
    <w:rsid w:val="00E17C20"/>
    <w:rsid w:val="00E20C9C"/>
    <w:rsid w:val="00E230B7"/>
    <w:rsid w:val="00E23472"/>
    <w:rsid w:val="00E2356F"/>
    <w:rsid w:val="00E241B9"/>
    <w:rsid w:val="00E34B4C"/>
    <w:rsid w:val="00E44A7F"/>
    <w:rsid w:val="00E47627"/>
    <w:rsid w:val="00E5052C"/>
    <w:rsid w:val="00E50B7A"/>
    <w:rsid w:val="00E52B68"/>
    <w:rsid w:val="00E53EFD"/>
    <w:rsid w:val="00E5412E"/>
    <w:rsid w:val="00E57060"/>
    <w:rsid w:val="00E57A16"/>
    <w:rsid w:val="00E6380B"/>
    <w:rsid w:val="00E65C78"/>
    <w:rsid w:val="00E66086"/>
    <w:rsid w:val="00E66E1A"/>
    <w:rsid w:val="00E6705F"/>
    <w:rsid w:val="00E703E2"/>
    <w:rsid w:val="00E71728"/>
    <w:rsid w:val="00E71BC9"/>
    <w:rsid w:val="00E72E93"/>
    <w:rsid w:val="00E72F09"/>
    <w:rsid w:val="00E72F1A"/>
    <w:rsid w:val="00E7380E"/>
    <w:rsid w:val="00E7415A"/>
    <w:rsid w:val="00E74CC7"/>
    <w:rsid w:val="00E7601D"/>
    <w:rsid w:val="00E82A37"/>
    <w:rsid w:val="00E84F7F"/>
    <w:rsid w:val="00E8664D"/>
    <w:rsid w:val="00E9158A"/>
    <w:rsid w:val="00E91AE6"/>
    <w:rsid w:val="00E93E4D"/>
    <w:rsid w:val="00E95154"/>
    <w:rsid w:val="00EA0220"/>
    <w:rsid w:val="00EA0A12"/>
    <w:rsid w:val="00EA277F"/>
    <w:rsid w:val="00EA2780"/>
    <w:rsid w:val="00EA46E1"/>
    <w:rsid w:val="00EA51A8"/>
    <w:rsid w:val="00EA614C"/>
    <w:rsid w:val="00EA70B6"/>
    <w:rsid w:val="00EA744C"/>
    <w:rsid w:val="00EA7701"/>
    <w:rsid w:val="00EA7897"/>
    <w:rsid w:val="00EB0499"/>
    <w:rsid w:val="00EB1BDE"/>
    <w:rsid w:val="00EB21BD"/>
    <w:rsid w:val="00EB2714"/>
    <w:rsid w:val="00EB2978"/>
    <w:rsid w:val="00EB2D50"/>
    <w:rsid w:val="00EB36C3"/>
    <w:rsid w:val="00EB4290"/>
    <w:rsid w:val="00EB4475"/>
    <w:rsid w:val="00EB4DC0"/>
    <w:rsid w:val="00EC0F6F"/>
    <w:rsid w:val="00EC3F3D"/>
    <w:rsid w:val="00EC403E"/>
    <w:rsid w:val="00EC4EC8"/>
    <w:rsid w:val="00ED140B"/>
    <w:rsid w:val="00ED2E69"/>
    <w:rsid w:val="00ED4310"/>
    <w:rsid w:val="00ED476B"/>
    <w:rsid w:val="00ED584B"/>
    <w:rsid w:val="00ED657A"/>
    <w:rsid w:val="00EE0FA1"/>
    <w:rsid w:val="00EE3A35"/>
    <w:rsid w:val="00EE4140"/>
    <w:rsid w:val="00EE4EE6"/>
    <w:rsid w:val="00EE5233"/>
    <w:rsid w:val="00EE552D"/>
    <w:rsid w:val="00EE5772"/>
    <w:rsid w:val="00EE7D7C"/>
    <w:rsid w:val="00EF02D6"/>
    <w:rsid w:val="00EF07FD"/>
    <w:rsid w:val="00EF13AD"/>
    <w:rsid w:val="00EF1C0A"/>
    <w:rsid w:val="00EF2372"/>
    <w:rsid w:val="00EF41BA"/>
    <w:rsid w:val="00EF7FC6"/>
    <w:rsid w:val="00F00B4F"/>
    <w:rsid w:val="00F03984"/>
    <w:rsid w:val="00F04B91"/>
    <w:rsid w:val="00F06B2A"/>
    <w:rsid w:val="00F07FFC"/>
    <w:rsid w:val="00F10094"/>
    <w:rsid w:val="00F1127B"/>
    <w:rsid w:val="00F112C9"/>
    <w:rsid w:val="00F11646"/>
    <w:rsid w:val="00F12A0B"/>
    <w:rsid w:val="00F131C7"/>
    <w:rsid w:val="00F13CC2"/>
    <w:rsid w:val="00F140AF"/>
    <w:rsid w:val="00F20572"/>
    <w:rsid w:val="00F25D98"/>
    <w:rsid w:val="00F267A6"/>
    <w:rsid w:val="00F27FEE"/>
    <w:rsid w:val="00F300FB"/>
    <w:rsid w:val="00F31D69"/>
    <w:rsid w:val="00F32C0B"/>
    <w:rsid w:val="00F35B18"/>
    <w:rsid w:val="00F3667F"/>
    <w:rsid w:val="00F36DFB"/>
    <w:rsid w:val="00F37532"/>
    <w:rsid w:val="00F37534"/>
    <w:rsid w:val="00F37C16"/>
    <w:rsid w:val="00F40DDA"/>
    <w:rsid w:val="00F43C82"/>
    <w:rsid w:val="00F460F0"/>
    <w:rsid w:val="00F5448D"/>
    <w:rsid w:val="00F54909"/>
    <w:rsid w:val="00F54947"/>
    <w:rsid w:val="00F54D2F"/>
    <w:rsid w:val="00F57846"/>
    <w:rsid w:val="00F60651"/>
    <w:rsid w:val="00F607F1"/>
    <w:rsid w:val="00F62193"/>
    <w:rsid w:val="00F6372F"/>
    <w:rsid w:val="00F63ECC"/>
    <w:rsid w:val="00F6431A"/>
    <w:rsid w:val="00F7113E"/>
    <w:rsid w:val="00F713F8"/>
    <w:rsid w:val="00F71752"/>
    <w:rsid w:val="00F71ECC"/>
    <w:rsid w:val="00F7411E"/>
    <w:rsid w:val="00F747A6"/>
    <w:rsid w:val="00F824D6"/>
    <w:rsid w:val="00F84659"/>
    <w:rsid w:val="00F84F95"/>
    <w:rsid w:val="00F86E0F"/>
    <w:rsid w:val="00F9115C"/>
    <w:rsid w:val="00F933C7"/>
    <w:rsid w:val="00F94378"/>
    <w:rsid w:val="00F95045"/>
    <w:rsid w:val="00FA0887"/>
    <w:rsid w:val="00FA10BE"/>
    <w:rsid w:val="00FA5CBF"/>
    <w:rsid w:val="00FA6AC3"/>
    <w:rsid w:val="00FA6D0F"/>
    <w:rsid w:val="00FB03F7"/>
    <w:rsid w:val="00FB1E8A"/>
    <w:rsid w:val="00FB34A1"/>
    <w:rsid w:val="00FB6386"/>
    <w:rsid w:val="00FB64C0"/>
    <w:rsid w:val="00FB7031"/>
    <w:rsid w:val="00FC3256"/>
    <w:rsid w:val="00FC376B"/>
    <w:rsid w:val="00FC5176"/>
    <w:rsid w:val="00FC5B7E"/>
    <w:rsid w:val="00FC623A"/>
    <w:rsid w:val="00FD1FE3"/>
    <w:rsid w:val="00FD31F9"/>
    <w:rsid w:val="00FD34F4"/>
    <w:rsid w:val="00FD3720"/>
    <w:rsid w:val="00FE4414"/>
    <w:rsid w:val="00FE5538"/>
    <w:rsid w:val="00FE5A0E"/>
    <w:rsid w:val="00FE7BED"/>
    <w:rsid w:val="00FE7D63"/>
    <w:rsid w:val="00FF4326"/>
    <w:rsid w:val="00FF555A"/>
    <w:rsid w:val="00FF57C4"/>
    <w:rsid w:val="00FF6067"/>
    <w:rsid w:val="00FF6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837F6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3Char">
    <w:name w:val="제목 3 Char"/>
    <w:link w:val="3"/>
    <w:rsid w:val="005F35BC"/>
    <w:rPr>
      <w:rFonts w:ascii="Arial" w:hAnsi="Arial"/>
      <w:sz w:val="28"/>
      <w:lang w:val="en-GB" w:eastAsia="en-US"/>
    </w:rPr>
  </w:style>
  <w:style w:type="character" w:customStyle="1" w:styleId="Char0">
    <w:name w:val="메모 텍스트 Char"/>
    <w:basedOn w:val="a0"/>
    <w:link w:val="ac"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1D71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53172"/>
    <w:pPr>
      <w:ind w:leftChars="400" w:left="800"/>
    </w:pPr>
  </w:style>
  <w:style w:type="character" w:customStyle="1" w:styleId="5Char">
    <w:name w:val="제목 5 Char"/>
    <w:basedOn w:val="a0"/>
    <w:link w:val="5"/>
    <w:rsid w:val="008071AF"/>
    <w:rPr>
      <w:rFonts w:ascii="Arial" w:hAnsi="Arial"/>
      <w:sz w:val="22"/>
      <w:lang w:val="en-GB" w:eastAsia="en-US"/>
    </w:rPr>
  </w:style>
  <w:style w:type="paragraph" w:styleId="af3">
    <w:name w:val="List Continue"/>
    <w:basedOn w:val="a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1Char">
    <w:name w:val="제목 1 Char"/>
    <w:link w:val="1"/>
    <w:rsid w:val="00446667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446667"/>
    <w:rPr>
      <w:rFonts w:ascii="Arial" w:hAnsi="Arial"/>
      <w:sz w:val="32"/>
      <w:lang w:val="en-GB" w:eastAsia="en-US"/>
    </w:rPr>
  </w:style>
  <w:style w:type="character" w:customStyle="1" w:styleId="4Char">
    <w:name w:val="제목 4 Char"/>
    <w:link w:val="4"/>
    <w:rsid w:val="00446667"/>
    <w:rPr>
      <w:rFonts w:ascii="Arial" w:hAnsi="Arial"/>
      <w:sz w:val="24"/>
      <w:lang w:val="en-GB" w:eastAsia="en-US"/>
    </w:rPr>
  </w:style>
  <w:style w:type="character" w:customStyle="1" w:styleId="9Char">
    <w:name w:val="제목 9 Char"/>
    <w:link w:val="9"/>
    <w:rsid w:val="00446667"/>
    <w:rPr>
      <w:rFonts w:ascii="Arial" w:hAnsi="Arial"/>
      <w:sz w:val="36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4">
    <w:name w:val="Normal (Web)"/>
    <w:basedOn w:val="a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af5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rsid w:val="0011430A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9946CA"/>
    <w:pPr>
      <w:tabs>
        <w:tab w:val="left" w:pos="1622"/>
      </w:tabs>
      <w:spacing w:after="0"/>
      <w:ind w:left="1622" w:hanging="363"/>
    </w:pPr>
    <w:rPr>
      <w:rFonts w:ascii="Arial" w:eastAsia="MS Mincho" w:hAnsi="Arial"/>
      <w:color w:val="000000"/>
      <w:szCs w:val="24"/>
      <w:lang w:eastAsia="ja-JP"/>
    </w:rPr>
  </w:style>
  <w:style w:type="character" w:customStyle="1" w:styleId="Doc-text2Char">
    <w:name w:val="Doc-text2 Char"/>
    <w:link w:val="Doc-text2"/>
    <w:qFormat/>
    <w:rsid w:val="009946CA"/>
    <w:rPr>
      <w:rFonts w:ascii="Arial" w:eastAsia="MS Mincho" w:hAnsi="Arial"/>
      <w:color w:val="000000"/>
      <w:szCs w:val="24"/>
      <w:lang w:val="en-GB" w:eastAsia="ja-JP"/>
    </w:rPr>
  </w:style>
  <w:style w:type="paragraph" w:customStyle="1" w:styleId="Agreement">
    <w:name w:val="Agreement"/>
    <w:basedOn w:val="a"/>
    <w:next w:val="Doc-text2"/>
    <w:qFormat/>
    <w:rsid w:val="009946CA"/>
    <w:pPr>
      <w:numPr>
        <w:numId w:val="6"/>
      </w:numPr>
      <w:spacing w:before="60" w:after="0"/>
    </w:pPr>
    <w:rPr>
      <w:rFonts w:ascii="Arial" w:eastAsia="MS Mincho" w:hAnsi="Arial"/>
      <w:b/>
      <w:color w:val="000000"/>
      <w:szCs w:val="24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3Char">
    <w:name w:val="제목 3 Char"/>
    <w:link w:val="3"/>
    <w:rsid w:val="005F35BC"/>
    <w:rPr>
      <w:rFonts w:ascii="Arial" w:hAnsi="Arial"/>
      <w:sz w:val="28"/>
      <w:lang w:val="en-GB" w:eastAsia="en-US"/>
    </w:rPr>
  </w:style>
  <w:style w:type="character" w:customStyle="1" w:styleId="Char0">
    <w:name w:val="메모 텍스트 Char"/>
    <w:basedOn w:val="a0"/>
    <w:link w:val="ac"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1D71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53172"/>
    <w:pPr>
      <w:ind w:leftChars="400" w:left="800"/>
    </w:pPr>
  </w:style>
  <w:style w:type="character" w:customStyle="1" w:styleId="5Char">
    <w:name w:val="제목 5 Char"/>
    <w:basedOn w:val="a0"/>
    <w:link w:val="5"/>
    <w:rsid w:val="008071AF"/>
    <w:rPr>
      <w:rFonts w:ascii="Arial" w:hAnsi="Arial"/>
      <w:sz w:val="22"/>
      <w:lang w:val="en-GB" w:eastAsia="en-US"/>
    </w:rPr>
  </w:style>
  <w:style w:type="paragraph" w:styleId="af3">
    <w:name w:val="List Continue"/>
    <w:basedOn w:val="a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1Char">
    <w:name w:val="제목 1 Char"/>
    <w:link w:val="1"/>
    <w:rsid w:val="00446667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446667"/>
    <w:rPr>
      <w:rFonts w:ascii="Arial" w:hAnsi="Arial"/>
      <w:sz w:val="32"/>
      <w:lang w:val="en-GB" w:eastAsia="en-US"/>
    </w:rPr>
  </w:style>
  <w:style w:type="character" w:customStyle="1" w:styleId="4Char">
    <w:name w:val="제목 4 Char"/>
    <w:link w:val="4"/>
    <w:rsid w:val="00446667"/>
    <w:rPr>
      <w:rFonts w:ascii="Arial" w:hAnsi="Arial"/>
      <w:sz w:val="24"/>
      <w:lang w:val="en-GB" w:eastAsia="en-US"/>
    </w:rPr>
  </w:style>
  <w:style w:type="character" w:customStyle="1" w:styleId="9Char">
    <w:name w:val="제목 9 Char"/>
    <w:link w:val="9"/>
    <w:rsid w:val="00446667"/>
    <w:rPr>
      <w:rFonts w:ascii="Arial" w:hAnsi="Arial"/>
      <w:sz w:val="36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4">
    <w:name w:val="Normal (Web)"/>
    <w:basedOn w:val="a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af5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rsid w:val="0011430A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9946CA"/>
    <w:pPr>
      <w:tabs>
        <w:tab w:val="left" w:pos="1622"/>
      </w:tabs>
      <w:spacing w:after="0"/>
      <w:ind w:left="1622" w:hanging="363"/>
    </w:pPr>
    <w:rPr>
      <w:rFonts w:ascii="Arial" w:eastAsia="MS Mincho" w:hAnsi="Arial"/>
      <w:color w:val="000000"/>
      <w:szCs w:val="24"/>
      <w:lang w:eastAsia="ja-JP"/>
    </w:rPr>
  </w:style>
  <w:style w:type="character" w:customStyle="1" w:styleId="Doc-text2Char">
    <w:name w:val="Doc-text2 Char"/>
    <w:link w:val="Doc-text2"/>
    <w:qFormat/>
    <w:rsid w:val="009946CA"/>
    <w:rPr>
      <w:rFonts w:ascii="Arial" w:eastAsia="MS Mincho" w:hAnsi="Arial"/>
      <w:color w:val="000000"/>
      <w:szCs w:val="24"/>
      <w:lang w:val="en-GB" w:eastAsia="ja-JP"/>
    </w:rPr>
  </w:style>
  <w:style w:type="paragraph" w:customStyle="1" w:styleId="Agreement">
    <w:name w:val="Agreement"/>
    <w:basedOn w:val="a"/>
    <w:next w:val="Doc-text2"/>
    <w:qFormat/>
    <w:rsid w:val="009946CA"/>
    <w:pPr>
      <w:numPr>
        <w:numId w:val="6"/>
      </w:numPr>
      <w:spacing w:before="60" w:after="0"/>
    </w:pPr>
    <w:rPr>
      <w:rFonts w:ascii="Arial" w:eastAsia="MS Mincho" w:hAnsi="Arial"/>
      <w:b/>
      <w:color w:val="000000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comments" Target="comments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___1.vsdx"/><Relationship Id="rId24" Type="http://schemas.microsoft.com/office/2016/09/relationships/commentsIds" Target="commentsIds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23" Type="http://schemas.microsoft.com/office/2018/08/relationships/commentsExtensible" Target="commentsExtensi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A13910-FED0-432A-B12C-26A549ADE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10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5" baseType="lpstr">
      <vt:lpstr>3GPP Change Request</vt:lpstr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Youngkyo Baek</cp:lastModifiedBy>
  <cp:revision>7</cp:revision>
  <cp:lastPrinted>1900-12-31T23:00:00Z</cp:lastPrinted>
  <dcterms:created xsi:type="dcterms:W3CDTF">2021-05-07T05:02:00Z</dcterms:created>
  <dcterms:modified xsi:type="dcterms:W3CDTF">2021-05-10T12:34:00Z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</Properties>
</file>